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09C" w:rsidRPr="00FC2434" w:rsidRDefault="0002009C" w:rsidP="006556EA">
      <w:pPr>
        <w:jc w:val="center"/>
        <w:rPr>
          <w:rFonts w:ascii="Times New Roman" w:hAnsi="Times New Roman"/>
          <w:b/>
          <w:sz w:val="24"/>
          <w:szCs w:val="24"/>
        </w:rPr>
      </w:pPr>
      <w:r>
        <w:rPr>
          <w:rFonts w:ascii="Times New Roman" w:hAnsi="Times New Roman"/>
          <w:b/>
          <w:sz w:val="24"/>
          <w:szCs w:val="24"/>
        </w:rPr>
        <w:t>Пояснительная записка</w:t>
      </w:r>
    </w:p>
    <w:p w:rsidR="0002009C" w:rsidRDefault="0002009C" w:rsidP="00D12235">
      <w:pPr>
        <w:rPr>
          <w:rFonts w:ascii="Times New Roman" w:hAnsi="Times New Roman"/>
          <w:sz w:val="24"/>
          <w:szCs w:val="24"/>
        </w:rPr>
      </w:pPr>
      <w:r w:rsidRPr="00D12235">
        <w:rPr>
          <w:rFonts w:ascii="Times New Roman" w:hAnsi="Times New Roman"/>
          <w:sz w:val="24"/>
          <w:szCs w:val="24"/>
        </w:rPr>
        <w:t>Пособилова Оксана Юрьевна, учитель информатики и математики МБОУ СОШ №14</w:t>
      </w:r>
    </w:p>
    <w:p w:rsidR="0002009C" w:rsidRDefault="0002009C" w:rsidP="00D12235">
      <w:pPr>
        <w:rPr>
          <w:rFonts w:ascii="Times New Roman" w:hAnsi="Times New Roman"/>
          <w:sz w:val="24"/>
          <w:szCs w:val="24"/>
        </w:rPr>
      </w:pPr>
      <w:r>
        <w:rPr>
          <w:rFonts w:ascii="Times New Roman" w:hAnsi="Times New Roman"/>
          <w:sz w:val="24"/>
          <w:szCs w:val="24"/>
        </w:rPr>
        <w:t>МАТЕМАТИКА 5 класс</w:t>
      </w:r>
    </w:p>
    <w:p w:rsidR="0002009C" w:rsidRDefault="0002009C" w:rsidP="00D12235">
      <w:pPr>
        <w:rPr>
          <w:rFonts w:ascii="Times New Roman" w:hAnsi="Times New Roman"/>
          <w:sz w:val="24"/>
          <w:szCs w:val="24"/>
        </w:rPr>
      </w:pPr>
      <w:r>
        <w:rPr>
          <w:rFonts w:ascii="Times New Roman" w:hAnsi="Times New Roman"/>
          <w:sz w:val="24"/>
          <w:szCs w:val="24"/>
        </w:rPr>
        <w:t xml:space="preserve">Тема урока: </w:t>
      </w:r>
      <w:r w:rsidRPr="00D12235">
        <w:rPr>
          <w:rFonts w:ascii="Times New Roman" w:hAnsi="Times New Roman"/>
          <w:sz w:val="24"/>
          <w:szCs w:val="24"/>
        </w:rPr>
        <w:t>“</w:t>
      </w:r>
      <w:r>
        <w:rPr>
          <w:rFonts w:ascii="Times New Roman" w:hAnsi="Times New Roman"/>
          <w:sz w:val="24"/>
          <w:szCs w:val="24"/>
        </w:rPr>
        <w:t>Сложение и вычитание</w:t>
      </w:r>
      <w:r w:rsidRPr="00D12235">
        <w:rPr>
          <w:rFonts w:ascii="Times New Roman" w:hAnsi="Times New Roman"/>
          <w:sz w:val="24"/>
          <w:szCs w:val="24"/>
        </w:rPr>
        <w:t xml:space="preserve"> десятичных дробей”</w:t>
      </w:r>
    </w:p>
    <w:p w:rsidR="0002009C" w:rsidRDefault="0002009C" w:rsidP="00D12235">
      <w:pPr>
        <w:rPr>
          <w:rFonts w:ascii="Times New Roman" w:hAnsi="Times New Roman"/>
          <w:sz w:val="24"/>
          <w:szCs w:val="24"/>
        </w:rPr>
      </w:pPr>
      <w:r>
        <w:rPr>
          <w:rFonts w:ascii="Times New Roman" w:hAnsi="Times New Roman"/>
          <w:sz w:val="24"/>
          <w:szCs w:val="24"/>
        </w:rPr>
        <w:t>Используемый УМК:</w:t>
      </w:r>
    </w:p>
    <w:p w:rsidR="0002009C" w:rsidRPr="00FC2434" w:rsidRDefault="0002009C" w:rsidP="00D12235">
      <w:pPr>
        <w:rPr>
          <w:rFonts w:ascii="Times New Roman" w:hAnsi="Times New Roman"/>
          <w:sz w:val="24"/>
          <w:szCs w:val="24"/>
        </w:rPr>
      </w:pPr>
      <w:r>
        <w:rPr>
          <w:rFonts w:ascii="Times New Roman" w:hAnsi="Times New Roman"/>
          <w:sz w:val="24"/>
          <w:szCs w:val="24"/>
        </w:rPr>
        <w:t>Виленкин Н.Я., Жохов В.И. и др. МАТЕМАТИКА 5</w:t>
      </w:r>
    </w:p>
    <w:p w:rsidR="0002009C" w:rsidRDefault="0002009C" w:rsidP="00AB43E6">
      <w:pPr>
        <w:spacing w:after="0"/>
        <w:ind w:firstLine="709"/>
        <w:jc w:val="both"/>
        <w:rPr>
          <w:rFonts w:ascii="Times New Roman" w:hAnsi="Times New Roman"/>
          <w:color w:val="000000"/>
          <w:sz w:val="24"/>
          <w:szCs w:val="24"/>
          <w:shd w:val="clear" w:color="auto" w:fill="FFFFFF"/>
          <w:lang w:eastAsia="ru-RU"/>
        </w:rPr>
      </w:pPr>
      <w:r w:rsidRPr="00AB43E6">
        <w:rPr>
          <w:rFonts w:ascii="Times New Roman" w:hAnsi="Times New Roman"/>
          <w:b/>
          <w:sz w:val="24"/>
          <w:szCs w:val="24"/>
        </w:rPr>
        <w:t>Характеристика класса:</w:t>
      </w:r>
      <w:r>
        <w:rPr>
          <w:rFonts w:ascii="Times New Roman" w:hAnsi="Times New Roman"/>
          <w:sz w:val="24"/>
          <w:szCs w:val="24"/>
        </w:rPr>
        <w:t xml:space="preserve"> всего в классе 16 учащихся, из них 6 мальчиков, 10 девочек. Общий темп деятельности класса – выше среднего, но есть учащиеся, которые испытывают проблемы в учебной деятельности, с ними организованны дополнительные занятия. Внимание у большинства детей устойчивое, долговременная память сформирована достаточно, отмечается высокий уровень познавательной активности. Правила поведения на уроке усвоили на хорошем уровне. Активность на уроках достаточно высокая. Высокий уровень школьной мотивации показали 10 человек, средний – 5 человек, низкий – 1 человек. Уровень сплоченности коллектива (90%). </w:t>
      </w:r>
      <w:r w:rsidRPr="00AB43E6">
        <w:rPr>
          <w:rFonts w:ascii="Times New Roman" w:hAnsi="Times New Roman"/>
          <w:sz w:val="24"/>
          <w:szCs w:val="24"/>
        </w:rPr>
        <w:t>Следует отметить</w:t>
      </w:r>
      <w:r w:rsidRPr="00AB43E6">
        <w:rPr>
          <w:rFonts w:ascii="Times New Roman" w:hAnsi="Times New Roman"/>
          <w:color w:val="000000"/>
          <w:sz w:val="24"/>
          <w:szCs w:val="24"/>
          <w:shd w:val="clear" w:color="auto" w:fill="FFFFFF"/>
          <w:lang w:eastAsia="ru-RU"/>
        </w:rPr>
        <w:t>, что в</w:t>
      </w:r>
      <w:r>
        <w:rPr>
          <w:rFonts w:ascii="Times New Roman" w:hAnsi="Times New Roman"/>
          <w:color w:val="000000"/>
          <w:sz w:val="24"/>
          <w:szCs w:val="24"/>
          <w:shd w:val="clear" w:color="auto" w:fill="FFFFFF"/>
          <w:lang w:eastAsia="ru-RU"/>
        </w:rPr>
        <w:t xml:space="preserve"> </w:t>
      </w:r>
      <w:r w:rsidRPr="00AB43E6">
        <w:rPr>
          <w:rFonts w:ascii="Times New Roman" w:hAnsi="Times New Roman"/>
          <w:color w:val="000000"/>
          <w:sz w:val="24"/>
          <w:szCs w:val="24"/>
          <w:shd w:val="clear" w:color="auto" w:fill="FFFFFF"/>
          <w:lang w:eastAsia="ru-RU"/>
        </w:rPr>
        <w:t>результате совместной работы учащихся, родителей, классного руководителя и учителей-предметников  прослеживается динамика развития коллектива. По мнению учащихся и их родителей в классе хороший микроклимат,</w:t>
      </w:r>
      <w:r>
        <w:rPr>
          <w:rFonts w:ascii="Times New Roman" w:hAnsi="Times New Roman"/>
          <w:color w:val="000000"/>
          <w:sz w:val="24"/>
          <w:szCs w:val="24"/>
          <w:shd w:val="clear" w:color="auto" w:fill="FFFFFF"/>
          <w:lang w:eastAsia="ru-RU"/>
        </w:rPr>
        <w:t xml:space="preserve"> 100%</w:t>
      </w:r>
      <w:r w:rsidRPr="00AB43E6">
        <w:rPr>
          <w:rFonts w:ascii="Times New Roman" w:hAnsi="Times New Roman"/>
          <w:color w:val="000000"/>
          <w:sz w:val="24"/>
          <w:szCs w:val="24"/>
          <w:shd w:val="clear" w:color="auto" w:fill="FFFFFF"/>
          <w:lang w:eastAsia="ru-RU"/>
        </w:rPr>
        <w:t xml:space="preserve"> учащихся чувствуют себя комфортно,</w:t>
      </w:r>
      <w:r>
        <w:rPr>
          <w:rFonts w:ascii="Times New Roman" w:hAnsi="Times New Roman"/>
          <w:color w:val="000000"/>
          <w:sz w:val="24"/>
          <w:szCs w:val="24"/>
          <w:shd w:val="clear" w:color="auto" w:fill="FFFFFF"/>
          <w:lang w:eastAsia="ru-RU"/>
        </w:rPr>
        <w:t xml:space="preserve"> </w:t>
      </w:r>
      <w:r w:rsidRPr="00AB43E6">
        <w:rPr>
          <w:rFonts w:ascii="Times New Roman" w:hAnsi="Times New Roman"/>
          <w:color w:val="000000"/>
          <w:sz w:val="24"/>
          <w:szCs w:val="24"/>
          <w:shd w:val="clear" w:color="auto" w:fill="FFFFFF"/>
          <w:lang w:eastAsia="ru-RU"/>
        </w:rPr>
        <w:t>69 % имеют высокий уровень школьной мотивации и 31% средний. Диагностика уровня воспитанности показала, что высокий уровень</w:t>
      </w:r>
      <w:r>
        <w:rPr>
          <w:rFonts w:ascii="Times New Roman" w:hAnsi="Times New Roman"/>
          <w:color w:val="000000"/>
          <w:sz w:val="24"/>
          <w:szCs w:val="24"/>
          <w:shd w:val="clear" w:color="auto" w:fill="FFFFFF"/>
          <w:lang w:eastAsia="ru-RU"/>
        </w:rPr>
        <w:t xml:space="preserve"> </w:t>
      </w:r>
      <w:r w:rsidRPr="00AB43E6">
        <w:rPr>
          <w:rFonts w:ascii="Times New Roman" w:hAnsi="Times New Roman"/>
          <w:color w:val="000000"/>
          <w:sz w:val="24"/>
          <w:szCs w:val="24"/>
          <w:shd w:val="clear" w:color="auto" w:fill="FFFFFF"/>
          <w:lang w:eastAsia="ru-RU"/>
        </w:rPr>
        <w:t>продемонстрировали 39% , достаточный – 39%, средний – 22% учащихся. Приоритетными характеристиками класса являются отношение к семье; культура поведения, доброжелательность. Выявлены также проблемные места: эстетические чувства; творческая активность; эмпатия; способность к самоанализу и саморазвитию. Дети, в целом, дружелюбные, внимательные друг к другу. В школе себя чувствуют комфортно. Нормы поведения и общения, в основном, соблюдают.</w:t>
      </w:r>
      <w:r w:rsidRPr="00AB43E6">
        <w:rPr>
          <w:rFonts w:ascii="Times New Roman" w:hAnsi="Times New Roman"/>
          <w:color w:val="000000"/>
          <w:sz w:val="24"/>
          <w:szCs w:val="24"/>
          <w:shd w:val="clear" w:color="auto" w:fill="FFFFFF"/>
          <w:lang w:eastAsia="ru-RU"/>
        </w:rPr>
        <w:tab/>
      </w:r>
    </w:p>
    <w:p w:rsidR="0002009C" w:rsidRDefault="0002009C" w:rsidP="00AB43E6">
      <w:pPr>
        <w:spacing w:after="0"/>
        <w:ind w:firstLine="709"/>
        <w:jc w:val="both"/>
        <w:rPr>
          <w:rFonts w:ascii="Times New Roman" w:hAnsi="Times New Roman"/>
          <w:color w:val="000000"/>
          <w:sz w:val="24"/>
          <w:szCs w:val="24"/>
          <w:shd w:val="clear" w:color="auto" w:fill="FFFFFF"/>
          <w:lang w:eastAsia="ru-RU"/>
        </w:rPr>
      </w:pPr>
      <w:r w:rsidRPr="00AB43E6">
        <w:rPr>
          <w:rFonts w:ascii="Times New Roman" w:hAnsi="Times New Roman"/>
          <w:b/>
          <w:bCs/>
          <w:color w:val="000000"/>
          <w:sz w:val="24"/>
          <w:szCs w:val="24"/>
          <w:shd w:val="clear" w:color="auto" w:fill="FFFFFF"/>
          <w:lang w:eastAsia="ru-RU"/>
        </w:rPr>
        <w:t>Предполагаемый результат:</w:t>
      </w:r>
      <w:r>
        <w:rPr>
          <w:rFonts w:ascii="Times New Roman" w:hAnsi="Times New Roman"/>
          <w:b/>
          <w:bCs/>
          <w:color w:val="000000"/>
          <w:sz w:val="24"/>
          <w:szCs w:val="24"/>
          <w:shd w:val="clear" w:color="auto" w:fill="FFFFFF"/>
          <w:lang w:eastAsia="ru-RU"/>
        </w:rPr>
        <w:t xml:space="preserve"> </w:t>
      </w:r>
      <w:r w:rsidRPr="00AB43E6">
        <w:rPr>
          <w:rFonts w:ascii="Times New Roman" w:hAnsi="Times New Roman"/>
          <w:color w:val="000000"/>
          <w:sz w:val="24"/>
          <w:szCs w:val="24"/>
          <w:shd w:val="clear" w:color="auto" w:fill="FFFFFF"/>
          <w:lang w:eastAsia="ru-RU"/>
        </w:rPr>
        <w:t xml:space="preserve"> повышение познавательного интереса к предмету; </w:t>
      </w:r>
      <w:r>
        <w:rPr>
          <w:rFonts w:ascii="Times New Roman" w:hAnsi="Times New Roman"/>
          <w:color w:val="000000"/>
          <w:sz w:val="24"/>
          <w:szCs w:val="24"/>
          <w:shd w:val="clear" w:color="auto" w:fill="FFFFFF"/>
          <w:lang w:eastAsia="ru-RU"/>
        </w:rPr>
        <w:t>закрепление</w:t>
      </w:r>
      <w:r w:rsidRPr="00AB43E6">
        <w:rPr>
          <w:rFonts w:ascii="Times New Roman" w:hAnsi="Times New Roman"/>
          <w:color w:val="000000"/>
          <w:sz w:val="24"/>
          <w:szCs w:val="24"/>
          <w:shd w:val="clear" w:color="auto" w:fill="FFFFFF"/>
          <w:lang w:eastAsia="ru-RU"/>
        </w:rPr>
        <w:t xml:space="preserve"> </w:t>
      </w:r>
      <w:r>
        <w:rPr>
          <w:rFonts w:ascii="Times New Roman" w:hAnsi="Times New Roman"/>
          <w:color w:val="000000"/>
          <w:sz w:val="24"/>
          <w:szCs w:val="24"/>
          <w:shd w:val="clear" w:color="auto" w:fill="FFFFFF"/>
          <w:lang w:eastAsia="ru-RU"/>
        </w:rPr>
        <w:t>вычислительных навыков, умение работать с презентацией</w:t>
      </w:r>
      <w:r w:rsidRPr="00AB43E6">
        <w:rPr>
          <w:rFonts w:ascii="Times New Roman" w:hAnsi="Times New Roman"/>
          <w:color w:val="000000"/>
          <w:sz w:val="24"/>
          <w:szCs w:val="24"/>
          <w:shd w:val="clear" w:color="auto" w:fill="FFFFFF"/>
          <w:lang w:eastAsia="ru-RU"/>
        </w:rPr>
        <w:t>.</w:t>
      </w:r>
    </w:p>
    <w:p w:rsidR="0002009C" w:rsidRDefault="0002009C" w:rsidP="00AB43E6">
      <w:pPr>
        <w:spacing w:after="0"/>
        <w:ind w:firstLine="709"/>
        <w:jc w:val="both"/>
        <w:rPr>
          <w:rFonts w:ascii="Times New Roman" w:hAnsi="Times New Roman"/>
          <w:sz w:val="24"/>
          <w:szCs w:val="24"/>
          <w:lang w:eastAsia="ru-RU"/>
        </w:rPr>
      </w:pPr>
      <w:r w:rsidRPr="00AB43E6">
        <w:rPr>
          <w:rFonts w:ascii="Times New Roman" w:hAnsi="Times New Roman"/>
          <w:b/>
          <w:bCs/>
          <w:color w:val="000000"/>
          <w:sz w:val="24"/>
          <w:szCs w:val="24"/>
          <w:shd w:val="clear" w:color="auto" w:fill="FFFFFF"/>
          <w:lang w:eastAsia="ru-RU"/>
        </w:rPr>
        <w:t>Оборудование:</w:t>
      </w:r>
      <w:r w:rsidRPr="00AB43E6">
        <w:rPr>
          <w:rFonts w:ascii="Times New Roman" w:hAnsi="Times New Roman"/>
          <w:sz w:val="24"/>
          <w:szCs w:val="24"/>
          <w:lang w:eastAsia="ru-RU"/>
        </w:rPr>
        <w:t xml:space="preserve"> карточки, </w:t>
      </w:r>
      <w:r>
        <w:rPr>
          <w:rFonts w:ascii="Times New Roman" w:hAnsi="Times New Roman"/>
          <w:sz w:val="24"/>
          <w:szCs w:val="24"/>
          <w:lang w:eastAsia="ru-RU"/>
        </w:rPr>
        <w:t xml:space="preserve">интерактивная доска, презентация к уроку, компьютеры, </w:t>
      </w:r>
      <w:r w:rsidRPr="00061F8A">
        <w:rPr>
          <w:rFonts w:ascii="Times New Roman" w:hAnsi="Times New Roman"/>
          <w:sz w:val="24"/>
          <w:szCs w:val="24"/>
          <w:lang w:eastAsia="ru-RU"/>
        </w:rPr>
        <w:t>операционная система Windows и пакет Microsoft Office.</w:t>
      </w:r>
      <w:r>
        <w:rPr>
          <w:rFonts w:ascii="Times New Roman" w:hAnsi="Times New Roman"/>
          <w:sz w:val="24"/>
          <w:szCs w:val="24"/>
          <w:lang w:eastAsia="ru-RU"/>
        </w:rPr>
        <w:t xml:space="preserve"> </w:t>
      </w:r>
    </w:p>
    <w:p w:rsidR="0002009C" w:rsidRDefault="0002009C" w:rsidP="00AB43E6">
      <w:pPr>
        <w:spacing w:after="0"/>
        <w:ind w:firstLine="709"/>
        <w:jc w:val="both"/>
        <w:rPr>
          <w:rFonts w:ascii="Times New Roman" w:hAnsi="Times New Roman"/>
          <w:color w:val="000000"/>
          <w:sz w:val="24"/>
          <w:szCs w:val="24"/>
          <w:shd w:val="clear" w:color="auto" w:fill="FFFFFF"/>
          <w:lang w:eastAsia="ru-RU"/>
        </w:rPr>
      </w:pPr>
      <w:r>
        <w:rPr>
          <w:rFonts w:ascii="Times New Roman" w:hAnsi="Times New Roman"/>
          <w:sz w:val="24"/>
          <w:szCs w:val="24"/>
          <w:lang w:eastAsia="ru-RU"/>
        </w:rPr>
        <w:t>Б</w:t>
      </w:r>
      <w:r w:rsidRPr="00AB43E6">
        <w:rPr>
          <w:rFonts w:ascii="Times New Roman" w:hAnsi="Times New Roman"/>
          <w:color w:val="000000"/>
          <w:sz w:val="24"/>
          <w:szCs w:val="24"/>
          <w:shd w:val="clear" w:color="auto" w:fill="FFFFFF"/>
          <w:lang w:eastAsia="ru-RU"/>
        </w:rPr>
        <w:t>ыла поставлена триединая дидактическая цель урока, которая реализовывалась через следующие аспекты:</w:t>
      </w:r>
    </w:p>
    <w:p w:rsidR="0002009C" w:rsidRPr="00895EC0" w:rsidRDefault="0002009C" w:rsidP="00061F8A">
      <w:pPr>
        <w:spacing w:after="0"/>
        <w:jc w:val="both"/>
        <w:rPr>
          <w:rFonts w:ascii="Times New Roman" w:hAnsi="Times New Roman"/>
          <w:sz w:val="24"/>
          <w:szCs w:val="24"/>
        </w:rPr>
      </w:pPr>
      <w:r w:rsidRPr="00AB43E6">
        <w:rPr>
          <w:rFonts w:ascii="Times New Roman" w:hAnsi="Times New Roman"/>
          <w:b/>
          <w:bCs/>
          <w:i/>
          <w:iCs/>
          <w:color w:val="000000"/>
          <w:sz w:val="24"/>
          <w:szCs w:val="24"/>
          <w:shd w:val="clear" w:color="auto" w:fill="FFFFFF"/>
          <w:lang w:eastAsia="ru-RU"/>
        </w:rPr>
        <w:t>образовательный</w:t>
      </w:r>
      <w:r w:rsidRPr="00AB43E6">
        <w:rPr>
          <w:rFonts w:ascii="Times New Roman" w:hAnsi="Times New Roman"/>
          <w:color w:val="000000"/>
          <w:sz w:val="24"/>
          <w:szCs w:val="24"/>
          <w:shd w:val="clear" w:color="auto" w:fill="FFFFFF"/>
          <w:lang w:eastAsia="ru-RU"/>
        </w:rPr>
        <w:t xml:space="preserve">: </w:t>
      </w:r>
      <w:r w:rsidRPr="00895EC0">
        <w:rPr>
          <w:rFonts w:ascii="Times New Roman" w:hAnsi="Times New Roman"/>
          <w:sz w:val="24"/>
          <w:szCs w:val="24"/>
        </w:rPr>
        <w:t>обобщить и систематизировать знания и умения учащихся по теме “Сложение и вычитание десятичных дробей”;</w:t>
      </w:r>
      <w:r>
        <w:rPr>
          <w:rFonts w:ascii="Times New Roman" w:hAnsi="Times New Roman"/>
          <w:sz w:val="24"/>
          <w:szCs w:val="24"/>
        </w:rPr>
        <w:t xml:space="preserve"> </w:t>
      </w:r>
      <w:r w:rsidRPr="00895EC0">
        <w:rPr>
          <w:rFonts w:ascii="Times New Roman" w:hAnsi="Times New Roman"/>
          <w:sz w:val="24"/>
          <w:szCs w:val="24"/>
        </w:rPr>
        <w:t>усиление практической направленности обучения;</w:t>
      </w:r>
      <w:r>
        <w:rPr>
          <w:rFonts w:ascii="Times New Roman" w:hAnsi="Times New Roman"/>
          <w:sz w:val="24"/>
          <w:szCs w:val="24"/>
        </w:rPr>
        <w:t xml:space="preserve"> </w:t>
      </w:r>
      <w:r w:rsidRPr="00895EC0">
        <w:rPr>
          <w:rFonts w:ascii="Times New Roman" w:hAnsi="Times New Roman"/>
          <w:sz w:val="24"/>
          <w:szCs w:val="24"/>
        </w:rPr>
        <w:t>применение знаний в незнакомой и несколько изменённой ситуации;</w:t>
      </w:r>
      <w:r>
        <w:rPr>
          <w:rFonts w:ascii="Times New Roman" w:hAnsi="Times New Roman"/>
          <w:sz w:val="24"/>
          <w:szCs w:val="24"/>
        </w:rPr>
        <w:t xml:space="preserve"> </w:t>
      </w:r>
      <w:r w:rsidRPr="00895EC0">
        <w:rPr>
          <w:rFonts w:ascii="Times New Roman" w:hAnsi="Times New Roman"/>
          <w:sz w:val="24"/>
          <w:szCs w:val="24"/>
        </w:rPr>
        <w:t>формирование общеучебных и общекультурных навыков работы с информацией.</w:t>
      </w:r>
    </w:p>
    <w:p w:rsidR="0002009C" w:rsidRPr="00AB43E6" w:rsidRDefault="0002009C" w:rsidP="00061F8A">
      <w:pPr>
        <w:spacing w:after="0"/>
        <w:jc w:val="both"/>
        <w:rPr>
          <w:rFonts w:ascii="Times New Roman" w:hAnsi="Times New Roman"/>
          <w:sz w:val="24"/>
          <w:szCs w:val="24"/>
          <w:lang w:eastAsia="ru-RU"/>
        </w:rPr>
      </w:pPr>
      <w:r w:rsidRPr="00AB43E6">
        <w:rPr>
          <w:rFonts w:ascii="Times New Roman" w:hAnsi="Times New Roman"/>
          <w:b/>
          <w:bCs/>
          <w:i/>
          <w:iCs/>
          <w:color w:val="000000"/>
          <w:sz w:val="24"/>
          <w:szCs w:val="24"/>
          <w:shd w:val="clear" w:color="auto" w:fill="FFFFFF"/>
          <w:lang w:eastAsia="ru-RU"/>
        </w:rPr>
        <w:t xml:space="preserve">развивающий: </w:t>
      </w:r>
      <w:r w:rsidRPr="00895EC0">
        <w:rPr>
          <w:rFonts w:ascii="Times New Roman" w:hAnsi="Times New Roman"/>
          <w:sz w:val="24"/>
          <w:szCs w:val="24"/>
        </w:rPr>
        <w:t>формирование умения осуществлять самоконтроль;</w:t>
      </w:r>
      <w:r>
        <w:rPr>
          <w:rFonts w:ascii="Times New Roman" w:hAnsi="Times New Roman"/>
          <w:sz w:val="24"/>
          <w:szCs w:val="24"/>
        </w:rPr>
        <w:t xml:space="preserve"> </w:t>
      </w:r>
      <w:r w:rsidRPr="00895EC0">
        <w:rPr>
          <w:rFonts w:ascii="Times New Roman" w:hAnsi="Times New Roman"/>
          <w:sz w:val="24"/>
          <w:szCs w:val="24"/>
        </w:rPr>
        <w:t>формирование умения рационально планировать работу;</w:t>
      </w:r>
      <w:r>
        <w:rPr>
          <w:rFonts w:ascii="Times New Roman" w:hAnsi="Times New Roman"/>
          <w:sz w:val="24"/>
          <w:szCs w:val="24"/>
        </w:rPr>
        <w:t xml:space="preserve"> </w:t>
      </w:r>
      <w:r w:rsidRPr="00895EC0">
        <w:rPr>
          <w:rFonts w:ascii="Times New Roman" w:hAnsi="Times New Roman"/>
          <w:sz w:val="24"/>
          <w:szCs w:val="24"/>
        </w:rPr>
        <w:t>развитие самостоятельности, внимательности, логического мышления;</w:t>
      </w:r>
      <w:r>
        <w:rPr>
          <w:rFonts w:ascii="Times New Roman" w:hAnsi="Times New Roman"/>
          <w:sz w:val="24"/>
          <w:szCs w:val="24"/>
        </w:rPr>
        <w:t xml:space="preserve"> </w:t>
      </w:r>
      <w:r w:rsidRPr="00895EC0">
        <w:rPr>
          <w:rFonts w:ascii="Times New Roman" w:hAnsi="Times New Roman"/>
          <w:sz w:val="24"/>
          <w:szCs w:val="24"/>
        </w:rPr>
        <w:t>формирование представления о компьютере как о средстве обучения.</w:t>
      </w:r>
    </w:p>
    <w:p w:rsidR="0002009C" w:rsidRPr="00AB43E6" w:rsidRDefault="0002009C" w:rsidP="00061F8A">
      <w:pPr>
        <w:spacing w:after="0"/>
        <w:jc w:val="both"/>
        <w:rPr>
          <w:rFonts w:ascii="Times New Roman" w:hAnsi="Times New Roman"/>
          <w:sz w:val="24"/>
          <w:szCs w:val="24"/>
          <w:lang w:eastAsia="ru-RU"/>
        </w:rPr>
      </w:pPr>
      <w:r w:rsidRPr="00AB43E6">
        <w:rPr>
          <w:rFonts w:ascii="Times New Roman" w:hAnsi="Times New Roman"/>
          <w:b/>
          <w:bCs/>
          <w:i/>
          <w:iCs/>
          <w:color w:val="000000"/>
          <w:sz w:val="24"/>
          <w:szCs w:val="24"/>
          <w:shd w:val="clear" w:color="auto" w:fill="FFFFFF"/>
          <w:lang w:eastAsia="ru-RU"/>
        </w:rPr>
        <w:t>воспитательный:</w:t>
      </w:r>
      <w:r w:rsidRPr="00061F8A">
        <w:rPr>
          <w:rFonts w:ascii="Times New Roman" w:hAnsi="Times New Roman"/>
          <w:sz w:val="24"/>
          <w:szCs w:val="24"/>
        </w:rPr>
        <w:t xml:space="preserve"> </w:t>
      </w:r>
      <w:r w:rsidRPr="00895EC0">
        <w:rPr>
          <w:rFonts w:ascii="Times New Roman" w:hAnsi="Times New Roman"/>
          <w:sz w:val="24"/>
          <w:szCs w:val="24"/>
        </w:rPr>
        <w:t>формирование научного мировоззрения; воспитание организованности, сосредоточенности, положительного отношения е учёбе.</w:t>
      </w:r>
    </w:p>
    <w:p w:rsidR="0002009C" w:rsidRDefault="0002009C" w:rsidP="00AB43E6">
      <w:pPr>
        <w:spacing w:after="0"/>
        <w:ind w:firstLine="709"/>
        <w:jc w:val="both"/>
        <w:rPr>
          <w:rFonts w:ascii="Times New Roman" w:hAnsi="Times New Roman"/>
          <w:color w:val="000000"/>
          <w:sz w:val="24"/>
          <w:szCs w:val="24"/>
          <w:shd w:val="clear" w:color="auto" w:fill="FFFFFF"/>
          <w:lang w:eastAsia="ru-RU"/>
        </w:rPr>
      </w:pPr>
      <w:r w:rsidRPr="00AB43E6">
        <w:rPr>
          <w:rFonts w:ascii="Times New Roman" w:hAnsi="Times New Roman"/>
          <w:color w:val="000000"/>
          <w:sz w:val="24"/>
          <w:szCs w:val="24"/>
          <w:shd w:val="clear" w:color="auto" w:fill="FFFFFF"/>
          <w:lang w:eastAsia="ru-RU"/>
        </w:rPr>
        <w:t>Поставлены реальные цели образовательного, развивающего и воспитательного аспектов. Цели данного урока соответствуют стандартным требованиям программы и связаны с предыдущими учебными занятиями.</w:t>
      </w:r>
      <w:r>
        <w:rPr>
          <w:rFonts w:ascii="Times New Roman" w:hAnsi="Times New Roman"/>
          <w:color w:val="000000"/>
          <w:sz w:val="24"/>
          <w:szCs w:val="24"/>
          <w:shd w:val="clear" w:color="auto" w:fill="FFFFFF"/>
          <w:lang w:eastAsia="ru-RU"/>
        </w:rPr>
        <w:t xml:space="preserve"> </w:t>
      </w:r>
      <w:r w:rsidRPr="00AB43E6">
        <w:rPr>
          <w:rFonts w:ascii="Times New Roman" w:hAnsi="Times New Roman"/>
          <w:color w:val="000000"/>
          <w:sz w:val="24"/>
          <w:szCs w:val="24"/>
          <w:shd w:val="clear" w:color="auto" w:fill="FFFFFF"/>
          <w:lang w:eastAsia="ru-RU"/>
        </w:rPr>
        <w:t xml:space="preserve">Это урок </w:t>
      </w:r>
      <w:r w:rsidRPr="00AB43E6">
        <w:rPr>
          <w:rFonts w:ascii="Times New Roman" w:hAnsi="Times New Roman"/>
          <w:sz w:val="24"/>
          <w:szCs w:val="24"/>
          <w:lang w:eastAsia="ru-RU"/>
        </w:rPr>
        <w:t>обобщения и систематизации знаний</w:t>
      </w:r>
      <w:r w:rsidRPr="00AB43E6">
        <w:rPr>
          <w:rFonts w:ascii="Times New Roman" w:hAnsi="Times New Roman"/>
          <w:color w:val="000000"/>
          <w:sz w:val="24"/>
          <w:szCs w:val="24"/>
          <w:shd w:val="clear" w:color="auto" w:fill="FFFFFF"/>
          <w:lang w:eastAsia="ru-RU"/>
        </w:rPr>
        <w:t xml:space="preserve">. Структура урока соответствует типу урока и его дидактическим задачам. Основными этапами урока являются актуализация </w:t>
      </w:r>
      <w:r>
        <w:rPr>
          <w:rFonts w:ascii="Times New Roman" w:hAnsi="Times New Roman"/>
          <w:color w:val="000000"/>
          <w:sz w:val="24"/>
          <w:szCs w:val="24"/>
          <w:shd w:val="clear" w:color="auto" w:fill="FFFFFF"/>
          <w:lang w:eastAsia="ru-RU"/>
        </w:rPr>
        <w:t>знаний</w:t>
      </w:r>
      <w:r w:rsidRPr="00AB43E6">
        <w:rPr>
          <w:rFonts w:ascii="Times New Roman" w:hAnsi="Times New Roman"/>
          <w:color w:val="000000"/>
          <w:sz w:val="24"/>
          <w:szCs w:val="24"/>
          <w:shd w:val="clear" w:color="auto" w:fill="FFFFFF"/>
          <w:lang w:eastAsia="ru-RU"/>
        </w:rPr>
        <w:t xml:space="preserve"> учащихся, сложение и вычитание </w:t>
      </w:r>
      <w:r>
        <w:rPr>
          <w:rFonts w:ascii="Times New Roman" w:hAnsi="Times New Roman"/>
          <w:color w:val="000000"/>
          <w:sz w:val="24"/>
          <w:szCs w:val="24"/>
          <w:shd w:val="clear" w:color="auto" w:fill="FFFFFF"/>
          <w:lang w:eastAsia="ru-RU"/>
        </w:rPr>
        <w:t>десятичных</w:t>
      </w:r>
      <w:r w:rsidRPr="00AB43E6">
        <w:rPr>
          <w:rFonts w:ascii="Times New Roman" w:hAnsi="Times New Roman"/>
          <w:color w:val="000000"/>
          <w:sz w:val="24"/>
          <w:szCs w:val="24"/>
          <w:shd w:val="clear" w:color="auto" w:fill="FFFFFF"/>
          <w:lang w:eastAsia="ru-RU"/>
        </w:rPr>
        <w:t xml:space="preserve"> чисел, обобщение и систематизация знаний и способов деятельности. При </w:t>
      </w:r>
      <w:r>
        <w:rPr>
          <w:rFonts w:ascii="Times New Roman" w:hAnsi="Times New Roman"/>
          <w:color w:val="000000"/>
          <w:sz w:val="24"/>
          <w:szCs w:val="24"/>
          <w:shd w:val="clear" w:color="auto" w:fill="FFFFFF"/>
          <w:lang w:eastAsia="ru-RU"/>
        </w:rPr>
        <w:t>проведении урока</w:t>
      </w:r>
      <w:r w:rsidRPr="00AB43E6">
        <w:rPr>
          <w:rFonts w:ascii="Times New Roman" w:hAnsi="Times New Roman"/>
          <w:color w:val="000000"/>
          <w:sz w:val="24"/>
          <w:szCs w:val="24"/>
          <w:shd w:val="clear" w:color="auto" w:fill="FFFFFF"/>
          <w:lang w:eastAsia="ru-RU"/>
        </w:rPr>
        <w:t xml:space="preserve"> использованы материалы, активизирующие познавательную активность школьников.</w:t>
      </w:r>
    </w:p>
    <w:p w:rsidR="0002009C" w:rsidRDefault="0002009C" w:rsidP="00AB43E6">
      <w:pPr>
        <w:spacing w:after="0"/>
        <w:ind w:firstLine="709"/>
        <w:jc w:val="both"/>
        <w:rPr>
          <w:rFonts w:ascii="Times New Roman" w:hAnsi="Times New Roman"/>
          <w:color w:val="000000"/>
          <w:sz w:val="24"/>
          <w:szCs w:val="24"/>
          <w:shd w:val="clear" w:color="auto" w:fill="FFFFFF"/>
          <w:lang w:eastAsia="ru-RU"/>
        </w:rPr>
      </w:pPr>
      <w:r w:rsidRPr="00AB43E6">
        <w:rPr>
          <w:rFonts w:ascii="Times New Roman" w:hAnsi="Times New Roman"/>
          <w:color w:val="000000"/>
          <w:sz w:val="24"/>
          <w:szCs w:val="24"/>
          <w:shd w:val="clear" w:color="auto" w:fill="FFFFFF"/>
          <w:lang w:eastAsia="ru-RU"/>
        </w:rPr>
        <w:t>На уроке были использованы следующие методы обучения:</w:t>
      </w:r>
    </w:p>
    <w:p w:rsidR="0002009C" w:rsidRPr="00061F8A" w:rsidRDefault="0002009C" w:rsidP="00061F8A">
      <w:pPr>
        <w:pStyle w:val="ListParagraph"/>
        <w:numPr>
          <w:ilvl w:val="0"/>
          <w:numId w:val="1"/>
        </w:numPr>
        <w:spacing w:after="0"/>
        <w:jc w:val="both"/>
        <w:rPr>
          <w:rFonts w:ascii="Times New Roman" w:hAnsi="Times New Roman"/>
          <w:sz w:val="24"/>
          <w:szCs w:val="24"/>
          <w:lang w:eastAsia="ru-RU"/>
        </w:rPr>
      </w:pPr>
      <w:r w:rsidRPr="00061F8A">
        <w:rPr>
          <w:rFonts w:ascii="Times New Roman" w:hAnsi="Times New Roman"/>
          <w:color w:val="000000"/>
          <w:sz w:val="24"/>
          <w:szCs w:val="24"/>
          <w:shd w:val="clear" w:color="auto" w:fill="FFFFFF"/>
          <w:lang w:eastAsia="ru-RU"/>
        </w:rPr>
        <w:t>по виду источника информации:</w:t>
      </w:r>
    </w:p>
    <w:p w:rsidR="0002009C" w:rsidRDefault="0002009C" w:rsidP="00061F8A">
      <w:pPr>
        <w:pStyle w:val="ListParagraph"/>
        <w:spacing w:after="0"/>
        <w:ind w:left="1069"/>
        <w:jc w:val="both"/>
        <w:rPr>
          <w:rFonts w:ascii="Times New Roman" w:hAnsi="Times New Roman"/>
          <w:color w:val="000000"/>
          <w:sz w:val="24"/>
          <w:szCs w:val="24"/>
          <w:shd w:val="clear" w:color="auto" w:fill="FFFFFF"/>
          <w:lang w:eastAsia="ru-RU"/>
        </w:rPr>
      </w:pPr>
      <w:r w:rsidRPr="00061F8A">
        <w:rPr>
          <w:rFonts w:ascii="Times New Roman" w:hAnsi="Times New Roman"/>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xml:space="preserve"> </w:t>
      </w:r>
      <w:r w:rsidRPr="00061F8A">
        <w:rPr>
          <w:rFonts w:ascii="Times New Roman" w:hAnsi="Times New Roman"/>
          <w:color w:val="000000"/>
          <w:sz w:val="24"/>
          <w:szCs w:val="24"/>
          <w:shd w:val="clear" w:color="auto" w:fill="FFFFFF"/>
          <w:lang w:eastAsia="ru-RU"/>
        </w:rPr>
        <w:t>словесные (объяснение, беседа с учащимися);</w:t>
      </w:r>
    </w:p>
    <w:p w:rsidR="0002009C" w:rsidRDefault="0002009C" w:rsidP="00061F8A">
      <w:pPr>
        <w:pStyle w:val="ListParagraph"/>
        <w:spacing w:after="0"/>
        <w:ind w:left="1069"/>
        <w:jc w:val="both"/>
        <w:rPr>
          <w:rFonts w:ascii="Times New Roman" w:hAnsi="Times New Roman"/>
          <w:color w:val="000000"/>
          <w:sz w:val="24"/>
          <w:szCs w:val="24"/>
          <w:shd w:val="clear" w:color="auto" w:fill="FFFFFF"/>
          <w:lang w:eastAsia="ru-RU"/>
        </w:rPr>
      </w:pPr>
      <w:r w:rsidRPr="00061F8A">
        <w:rPr>
          <w:rFonts w:ascii="Times New Roman" w:hAnsi="Times New Roman"/>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xml:space="preserve"> </w:t>
      </w:r>
      <w:r w:rsidRPr="00061F8A">
        <w:rPr>
          <w:rFonts w:ascii="Times New Roman" w:hAnsi="Times New Roman"/>
          <w:color w:val="000000"/>
          <w:sz w:val="24"/>
          <w:szCs w:val="24"/>
          <w:shd w:val="clear" w:color="auto" w:fill="FFFFFF"/>
          <w:lang w:eastAsia="ru-RU"/>
        </w:rPr>
        <w:t>наглядны</w:t>
      </w:r>
      <w:r>
        <w:rPr>
          <w:rFonts w:ascii="Times New Roman" w:hAnsi="Times New Roman"/>
          <w:color w:val="000000"/>
          <w:sz w:val="24"/>
          <w:szCs w:val="24"/>
          <w:shd w:val="clear" w:color="auto" w:fill="FFFFFF"/>
          <w:lang w:eastAsia="ru-RU"/>
        </w:rPr>
        <w:t>е ( демонстрация презентации );</w:t>
      </w:r>
    </w:p>
    <w:p w:rsidR="0002009C" w:rsidRDefault="0002009C" w:rsidP="00061F8A">
      <w:pPr>
        <w:pStyle w:val="ListParagraph"/>
        <w:spacing w:after="0"/>
        <w:ind w:left="1069"/>
        <w:jc w:val="both"/>
        <w:rPr>
          <w:rFonts w:ascii="Times New Roman" w:hAnsi="Times New Roman"/>
          <w:color w:val="000000"/>
          <w:sz w:val="24"/>
          <w:szCs w:val="24"/>
          <w:shd w:val="clear" w:color="auto" w:fill="FFFFFF"/>
          <w:lang w:eastAsia="ru-RU"/>
        </w:rPr>
      </w:pPr>
      <w:r w:rsidRPr="00061F8A">
        <w:rPr>
          <w:rFonts w:ascii="Times New Roman" w:hAnsi="Times New Roman"/>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xml:space="preserve"> </w:t>
      </w:r>
      <w:r w:rsidRPr="00061F8A">
        <w:rPr>
          <w:rFonts w:ascii="Times New Roman" w:hAnsi="Times New Roman"/>
          <w:color w:val="000000"/>
          <w:sz w:val="24"/>
          <w:szCs w:val="24"/>
          <w:shd w:val="clear" w:color="auto" w:fill="FFFFFF"/>
          <w:lang w:eastAsia="ru-RU"/>
        </w:rPr>
        <w:t>практические (работа с карточками, работа в рабочих тетрадях).</w:t>
      </w:r>
    </w:p>
    <w:p w:rsidR="0002009C" w:rsidRPr="00061F8A" w:rsidRDefault="0002009C" w:rsidP="00061F8A">
      <w:pPr>
        <w:pStyle w:val="ListParagraph"/>
        <w:numPr>
          <w:ilvl w:val="0"/>
          <w:numId w:val="1"/>
        </w:numPr>
        <w:spacing w:after="0"/>
        <w:jc w:val="both"/>
        <w:rPr>
          <w:rFonts w:ascii="Times New Roman" w:hAnsi="Times New Roman"/>
          <w:sz w:val="24"/>
          <w:szCs w:val="24"/>
          <w:lang w:eastAsia="ru-RU"/>
        </w:rPr>
      </w:pPr>
      <w:r w:rsidRPr="00061F8A">
        <w:rPr>
          <w:rFonts w:ascii="Times New Roman" w:hAnsi="Times New Roman"/>
          <w:color w:val="000000"/>
          <w:sz w:val="24"/>
          <w:szCs w:val="24"/>
          <w:shd w:val="clear" w:color="auto" w:fill="FFFFFF"/>
          <w:lang w:eastAsia="ru-RU"/>
        </w:rPr>
        <w:t>по виду учебной деятельности:</w:t>
      </w:r>
    </w:p>
    <w:p w:rsidR="0002009C" w:rsidRDefault="0002009C" w:rsidP="00061F8A">
      <w:pPr>
        <w:pStyle w:val="ListParagraph"/>
        <w:spacing w:after="0"/>
        <w:ind w:left="1069"/>
        <w:jc w:val="both"/>
        <w:rPr>
          <w:rFonts w:ascii="Times New Roman" w:hAnsi="Times New Roman"/>
          <w:color w:val="000000"/>
          <w:sz w:val="24"/>
          <w:szCs w:val="24"/>
          <w:shd w:val="clear" w:color="auto" w:fill="FFFFFF"/>
          <w:lang w:eastAsia="ru-RU"/>
        </w:rPr>
      </w:pPr>
      <w:r w:rsidRPr="00061F8A">
        <w:rPr>
          <w:rFonts w:ascii="Times New Roman" w:hAnsi="Times New Roman"/>
          <w:color w:val="000000"/>
          <w:sz w:val="24"/>
          <w:szCs w:val="24"/>
          <w:shd w:val="clear" w:color="auto" w:fill="FFFFFF"/>
          <w:lang w:eastAsia="ru-RU"/>
        </w:rPr>
        <w:t></w:t>
      </w:r>
      <w:r>
        <w:rPr>
          <w:rFonts w:ascii="Times New Roman" w:hAnsi="Times New Roman"/>
          <w:color w:val="000000"/>
          <w:sz w:val="24"/>
          <w:szCs w:val="24"/>
          <w:shd w:val="clear" w:color="auto" w:fill="FFFFFF"/>
          <w:lang w:eastAsia="ru-RU"/>
        </w:rPr>
        <w:t xml:space="preserve"> </w:t>
      </w:r>
      <w:r w:rsidRPr="00061F8A">
        <w:rPr>
          <w:rFonts w:ascii="Times New Roman" w:hAnsi="Times New Roman"/>
          <w:color w:val="000000"/>
          <w:sz w:val="24"/>
          <w:szCs w:val="24"/>
          <w:shd w:val="clear" w:color="auto" w:fill="FFFFFF"/>
          <w:lang w:eastAsia="ru-RU"/>
        </w:rPr>
        <w:t>проблемно-поисковый метод (поиск решения поставле</w:t>
      </w:r>
      <w:r>
        <w:rPr>
          <w:rFonts w:ascii="Times New Roman" w:hAnsi="Times New Roman"/>
          <w:color w:val="000000"/>
          <w:sz w:val="24"/>
          <w:szCs w:val="24"/>
          <w:shd w:val="clear" w:color="auto" w:fill="FFFFFF"/>
          <w:lang w:eastAsia="ru-RU"/>
        </w:rPr>
        <w:t>нных перед учащимися проблем).</w:t>
      </w:r>
    </w:p>
    <w:p w:rsidR="0002009C" w:rsidRPr="00FC2434" w:rsidRDefault="0002009C" w:rsidP="00F534D0">
      <w:pPr>
        <w:pStyle w:val="ListParagraph"/>
        <w:spacing w:after="0" w:line="360" w:lineRule="auto"/>
        <w:ind w:left="0" w:firstLine="709"/>
        <w:jc w:val="both"/>
        <w:rPr>
          <w:rFonts w:ascii="Times New Roman" w:hAnsi="Times New Roman"/>
          <w:color w:val="000000"/>
          <w:sz w:val="24"/>
          <w:szCs w:val="24"/>
          <w:shd w:val="clear" w:color="auto" w:fill="FFFFFF"/>
          <w:lang w:eastAsia="ru-RU"/>
        </w:rPr>
      </w:pPr>
      <w:r w:rsidRPr="00061F8A">
        <w:rPr>
          <w:rFonts w:ascii="Times New Roman" w:hAnsi="Times New Roman"/>
          <w:color w:val="000000"/>
          <w:sz w:val="24"/>
          <w:szCs w:val="24"/>
          <w:shd w:val="clear" w:color="auto" w:fill="FFFFFF"/>
          <w:lang w:eastAsia="ru-RU"/>
        </w:rPr>
        <w:t xml:space="preserve">На уроке использовались информационные компьютерные средства для активизации познавательной активности, повышения качества образования учащихся. Время, отведенное на все этапы урока, было рационально распределено. Поддерживался высокий темп работы учащихся. </w:t>
      </w:r>
    </w:p>
    <w:p w:rsidR="0002009C" w:rsidRDefault="0002009C" w:rsidP="00FC2434">
      <w:pPr>
        <w:spacing w:after="0" w:line="240" w:lineRule="auto"/>
      </w:pPr>
      <w:r w:rsidRPr="00FC2434">
        <w:rPr>
          <w:rFonts w:ascii="Times New Roman" w:hAnsi="Times New Roman"/>
          <w:sz w:val="24"/>
          <w:szCs w:val="24"/>
        </w:rPr>
        <w:t>При подготовке к уроку использованы следующие ресурсы:</w:t>
      </w:r>
    </w:p>
    <w:p w:rsidR="0002009C" w:rsidRPr="00FC2434" w:rsidRDefault="0002009C" w:rsidP="00FC2434">
      <w:pPr>
        <w:pStyle w:val="ListParagraph"/>
        <w:spacing w:after="0" w:line="240" w:lineRule="auto"/>
        <w:ind w:left="0" w:firstLine="709"/>
        <w:jc w:val="both"/>
        <w:rPr>
          <w:rFonts w:ascii="Times New Roman" w:hAnsi="Times New Roman"/>
          <w:color w:val="0000FF"/>
          <w:sz w:val="24"/>
          <w:szCs w:val="24"/>
          <w:u w:val="single"/>
          <w:lang w:eastAsia="ru-RU"/>
        </w:rPr>
      </w:pPr>
      <w:r w:rsidRPr="00FC2434">
        <w:rPr>
          <w:rFonts w:ascii="Times New Roman" w:hAnsi="Times New Roman"/>
          <w:color w:val="0000FF"/>
          <w:sz w:val="24"/>
          <w:szCs w:val="24"/>
          <w:u w:val="single"/>
          <w:lang w:eastAsia="ru-RU"/>
        </w:rPr>
        <w:t>school-collection.edu.ru</w:t>
      </w:r>
    </w:p>
    <w:p w:rsidR="0002009C" w:rsidRPr="00FC2434" w:rsidRDefault="0002009C" w:rsidP="00F534D0">
      <w:pPr>
        <w:pStyle w:val="ListParagraph"/>
        <w:spacing w:after="0" w:line="360" w:lineRule="auto"/>
        <w:ind w:left="0" w:firstLine="709"/>
        <w:jc w:val="both"/>
        <w:rPr>
          <w:rFonts w:ascii="Times New Roman" w:hAnsi="Times New Roman"/>
          <w:color w:val="0000FF"/>
          <w:sz w:val="24"/>
          <w:szCs w:val="24"/>
          <w:u w:val="single"/>
          <w:lang w:eastAsia="ru-RU"/>
        </w:rPr>
      </w:pPr>
      <w:r w:rsidRPr="00FC2434">
        <w:rPr>
          <w:rFonts w:ascii="Times New Roman" w:hAnsi="Times New Roman"/>
          <w:color w:val="0000FF"/>
          <w:sz w:val="24"/>
          <w:szCs w:val="24"/>
          <w:u w:val="single"/>
          <w:lang w:eastAsia="ru-RU"/>
        </w:rPr>
        <w:t>www.openclass.ru</w:t>
      </w:r>
    </w:p>
    <w:p w:rsidR="0002009C" w:rsidRPr="00FC2434" w:rsidRDefault="0002009C" w:rsidP="00F534D0">
      <w:pPr>
        <w:spacing w:after="0" w:line="360" w:lineRule="auto"/>
        <w:ind w:firstLine="709"/>
        <w:jc w:val="both"/>
        <w:rPr>
          <w:rFonts w:ascii="Times New Roman" w:hAnsi="Times New Roman"/>
          <w:sz w:val="24"/>
          <w:szCs w:val="24"/>
        </w:rPr>
      </w:pPr>
      <w:hyperlink r:id="rId5" w:history="1">
        <w:r w:rsidRPr="00FC2434">
          <w:rPr>
            <w:rStyle w:val="Hyperlink"/>
            <w:rFonts w:ascii="Times New Roman" w:hAnsi="Times New Roman"/>
            <w:sz w:val="24"/>
            <w:szCs w:val="24"/>
            <w:lang w:val="en-US"/>
          </w:rPr>
          <w:t>www</w:t>
        </w:r>
        <w:r w:rsidRPr="00FC2434">
          <w:rPr>
            <w:rStyle w:val="Hyperlink"/>
            <w:rFonts w:ascii="Times New Roman" w:hAnsi="Times New Roman"/>
            <w:sz w:val="24"/>
            <w:szCs w:val="24"/>
          </w:rPr>
          <w:t>.</w:t>
        </w:r>
        <w:r w:rsidRPr="00FC2434">
          <w:rPr>
            <w:rStyle w:val="Hyperlink"/>
            <w:rFonts w:ascii="Times New Roman" w:hAnsi="Times New Roman"/>
            <w:sz w:val="24"/>
            <w:szCs w:val="24"/>
            <w:lang w:val="en-US"/>
          </w:rPr>
          <w:t>proshcoly</w:t>
        </w:r>
        <w:r w:rsidRPr="00FC2434">
          <w:rPr>
            <w:rStyle w:val="Hyperlink"/>
            <w:rFonts w:ascii="Times New Roman" w:hAnsi="Times New Roman"/>
            <w:sz w:val="24"/>
            <w:szCs w:val="24"/>
          </w:rPr>
          <w:t>.</w:t>
        </w:r>
        <w:r w:rsidRPr="00FC2434">
          <w:rPr>
            <w:rStyle w:val="Hyperlink"/>
            <w:rFonts w:ascii="Times New Roman" w:hAnsi="Times New Roman"/>
            <w:sz w:val="24"/>
            <w:szCs w:val="24"/>
            <w:lang w:val="en-US"/>
          </w:rPr>
          <w:t>ru</w:t>
        </w:r>
      </w:hyperlink>
    </w:p>
    <w:sectPr w:rsidR="0002009C" w:rsidRPr="00FC2434" w:rsidSect="009218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61DEF"/>
    <w:multiLevelType w:val="hybridMultilevel"/>
    <w:tmpl w:val="E6D2A8B4"/>
    <w:lvl w:ilvl="0" w:tplc="CA187968">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6EA"/>
    <w:rsid w:val="00001BAB"/>
    <w:rsid w:val="0000311C"/>
    <w:rsid w:val="000034B6"/>
    <w:rsid w:val="000055D4"/>
    <w:rsid w:val="00007074"/>
    <w:rsid w:val="00007C08"/>
    <w:rsid w:val="000143EA"/>
    <w:rsid w:val="000175C0"/>
    <w:rsid w:val="0001785B"/>
    <w:rsid w:val="0002009C"/>
    <w:rsid w:val="00020747"/>
    <w:rsid w:val="000210B7"/>
    <w:rsid w:val="00022906"/>
    <w:rsid w:val="00023A18"/>
    <w:rsid w:val="000250DB"/>
    <w:rsid w:val="00025275"/>
    <w:rsid w:val="00026D26"/>
    <w:rsid w:val="00027EDC"/>
    <w:rsid w:val="0003088D"/>
    <w:rsid w:val="00030D85"/>
    <w:rsid w:val="00030E43"/>
    <w:rsid w:val="00032C3D"/>
    <w:rsid w:val="00033374"/>
    <w:rsid w:val="000336A3"/>
    <w:rsid w:val="00033ABE"/>
    <w:rsid w:val="000355D8"/>
    <w:rsid w:val="000359C0"/>
    <w:rsid w:val="00035AFF"/>
    <w:rsid w:val="00036E79"/>
    <w:rsid w:val="00041CFF"/>
    <w:rsid w:val="00041F65"/>
    <w:rsid w:val="00042C38"/>
    <w:rsid w:val="0004323F"/>
    <w:rsid w:val="00044509"/>
    <w:rsid w:val="00044C7D"/>
    <w:rsid w:val="00045E96"/>
    <w:rsid w:val="00047890"/>
    <w:rsid w:val="00047E74"/>
    <w:rsid w:val="00050D89"/>
    <w:rsid w:val="00051138"/>
    <w:rsid w:val="0005121A"/>
    <w:rsid w:val="00051773"/>
    <w:rsid w:val="0005243B"/>
    <w:rsid w:val="00052ADA"/>
    <w:rsid w:val="00053AC0"/>
    <w:rsid w:val="00054EEE"/>
    <w:rsid w:val="00057DC6"/>
    <w:rsid w:val="00060D94"/>
    <w:rsid w:val="00061F8A"/>
    <w:rsid w:val="0006277F"/>
    <w:rsid w:val="00064662"/>
    <w:rsid w:val="00066EE6"/>
    <w:rsid w:val="00067A92"/>
    <w:rsid w:val="000713E0"/>
    <w:rsid w:val="00071539"/>
    <w:rsid w:val="00071E71"/>
    <w:rsid w:val="00073AFB"/>
    <w:rsid w:val="000745D0"/>
    <w:rsid w:val="000767CA"/>
    <w:rsid w:val="00077847"/>
    <w:rsid w:val="00077A39"/>
    <w:rsid w:val="00077CEB"/>
    <w:rsid w:val="00083DA6"/>
    <w:rsid w:val="00084456"/>
    <w:rsid w:val="000845A8"/>
    <w:rsid w:val="00084AF3"/>
    <w:rsid w:val="0008570F"/>
    <w:rsid w:val="00085DD3"/>
    <w:rsid w:val="00086521"/>
    <w:rsid w:val="00086CD5"/>
    <w:rsid w:val="00087102"/>
    <w:rsid w:val="00087553"/>
    <w:rsid w:val="000905DD"/>
    <w:rsid w:val="00090A80"/>
    <w:rsid w:val="00090AEC"/>
    <w:rsid w:val="00091853"/>
    <w:rsid w:val="00091890"/>
    <w:rsid w:val="00092170"/>
    <w:rsid w:val="00092822"/>
    <w:rsid w:val="000931D4"/>
    <w:rsid w:val="0009385D"/>
    <w:rsid w:val="00093A0B"/>
    <w:rsid w:val="00093C9A"/>
    <w:rsid w:val="00095567"/>
    <w:rsid w:val="000971AE"/>
    <w:rsid w:val="00097360"/>
    <w:rsid w:val="000A0EF0"/>
    <w:rsid w:val="000A2DC7"/>
    <w:rsid w:val="000A307A"/>
    <w:rsid w:val="000A3531"/>
    <w:rsid w:val="000A37B6"/>
    <w:rsid w:val="000A4A23"/>
    <w:rsid w:val="000A616B"/>
    <w:rsid w:val="000A6F68"/>
    <w:rsid w:val="000A7495"/>
    <w:rsid w:val="000A7961"/>
    <w:rsid w:val="000B2093"/>
    <w:rsid w:val="000B3084"/>
    <w:rsid w:val="000B4064"/>
    <w:rsid w:val="000B4311"/>
    <w:rsid w:val="000B4F55"/>
    <w:rsid w:val="000B5798"/>
    <w:rsid w:val="000B61E7"/>
    <w:rsid w:val="000B625A"/>
    <w:rsid w:val="000B7DC3"/>
    <w:rsid w:val="000C0495"/>
    <w:rsid w:val="000C1A73"/>
    <w:rsid w:val="000C235C"/>
    <w:rsid w:val="000C2B6C"/>
    <w:rsid w:val="000C3E06"/>
    <w:rsid w:val="000C4629"/>
    <w:rsid w:val="000C4B79"/>
    <w:rsid w:val="000C5218"/>
    <w:rsid w:val="000C52B1"/>
    <w:rsid w:val="000C69FD"/>
    <w:rsid w:val="000D0136"/>
    <w:rsid w:val="000D0CE4"/>
    <w:rsid w:val="000D117C"/>
    <w:rsid w:val="000D199E"/>
    <w:rsid w:val="000D2407"/>
    <w:rsid w:val="000D27C8"/>
    <w:rsid w:val="000D2DD5"/>
    <w:rsid w:val="000D3634"/>
    <w:rsid w:val="000D5E42"/>
    <w:rsid w:val="000E0E3A"/>
    <w:rsid w:val="000E2750"/>
    <w:rsid w:val="000E315A"/>
    <w:rsid w:val="000E4A3E"/>
    <w:rsid w:val="000E4A63"/>
    <w:rsid w:val="000E5381"/>
    <w:rsid w:val="000E5872"/>
    <w:rsid w:val="000E7245"/>
    <w:rsid w:val="000E7A99"/>
    <w:rsid w:val="000F0C22"/>
    <w:rsid w:val="000F1DC2"/>
    <w:rsid w:val="000F4467"/>
    <w:rsid w:val="000F57B3"/>
    <w:rsid w:val="000F57CD"/>
    <w:rsid w:val="000F651E"/>
    <w:rsid w:val="00100830"/>
    <w:rsid w:val="00100A13"/>
    <w:rsid w:val="00101A12"/>
    <w:rsid w:val="00103078"/>
    <w:rsid w:val="00104040"/>
    <w:rsid w:val="00104F1F"/>
    <w:rsid w:val="00105667"/>
    <w:rsid w:val="00106308"/>
    <w:rsid w:val="001107C2"/>
    <w:rsid w:val="00110A28"/>
    <w:rsid w:val="00111A0C"/>
    <w:rsid w:val="00112F07"/>
    <w:rsid w:val="001135AA"/>
    <w:rsid w:val="00114644"/>
    <w:rsid w:val="0011547F"/>
    <w:rsid w:val="0012072D"/>
    <w:rsid w:val="00121BD8"/>
    <w:rsid w:val="001221DC"/>
    <w:rsid w:val="00123632"/>
    <w:rsid w:val="0012384C"/>
    <w:rsid w:val="00124234"/>
    <w:rsid w:val="00124C15"/>
    <w:rsid w:val="00126003"/>
    <w:rsid w:val="00130BFE"/>
    <w:rsid w:val="00133DA7"/>
    <w:rsid w:val="001343D8"/>
    <w:rsid w:val="00135CFC"/>
    <w:rsid w:val="001367C6"/>
    <w:rsid w:val="00136B4F"/>
    <w:rsid w:val="00137463"/>
    <w:rsid w:val="001414F6"/>
    <w:rsid w:val="00141A91"/>
    <w:rsid w:val="0014335C"/>
    <w:rsid w:val="00143614"/>
    <w:rsid w:val="001438D4"/>
    <w:rsid w:val="00144694"/>
    <w:rsid w:val="0014549F"/>
    <w:rsid w:val="00146DBF"/>
    <w:rsid w:val="001510F0"/>
    <w:rsid w:val="0015139D"/>
    <w:rsid w:val="00151A0A"/>
    <w:rsid w:val="001530CB"/>
    <w:rsid w:val="00153B11"/>
    <w:rsid w:val="00160925"/>
    <w:rsid w:val="00162037"/>
    <w:rsid w:val="00162355"/>
    <w:rsid w:val="001624C8"/>
    <w:rsid w:val="001626C9"/>
    <w:rsid w:val="00162B80"/>
    <w:rsid w:val="00164325"/>
    <w:rsid w:val="00165F0E"/>
    <w:rsid w:val="00166974"/>
    <w:rsid w:val="001675D0"/>
    <w:rsid w:val="0016775C"/>
    <w:rsid w:val="00167D8C"/>
    <w:rsid w:val="00167FD4"/>
    <w:rsid w:val="00170632"/>
    <w:rsid w:val="001713FF"/>
    <w:rsid w:val="001727B3"/>
    <w:rsid w:val="00172EBA"/>
    <w:rsid w:val="00173D8B"/>
    <w:rsid w:val="00176213"/>
    <w:rsid w:val="0017657B"/>
    <w:rsid w:val="0017791B"/>
    <w:rsid w:val="00177941"/>
    <w:rsid w:val="0018007F"/>
    <w:rsid w:val="00180CEF"/>
    <w:rsid w:val="00182E99"/>
    <w:rsid w:val="001848DD"/>
    <w:rsid w:val="00184EC1"/>
    <w:rsid w:val="001876F4"/>
    <w:rsid w:val="00187752"/>
    <w:rsid w:val="00192E25"/>
    <w:rsid w:val="00194D75"/>
    <w:rsid w:val="0019601B"/>
    <w:rsid w:val="001966DE"/>
    <w:rsid w:val="00196A3A"/>
    <w:rsid w:val="001A1C82"/>
    <w:rsid w:val="001A25AD"/>
    <w:rsid w:val="001A28EE"/>
    <w:rsid w:val="001A357A"/>
    <w:rsid w:val="001A3701"/>
    <w:rsid w:val="001A3863"/>
    <w:rsid w:val="001A4535"/>
    <w:rsid w:val="001A4FE8"/>
    <w:rsid w:val="001A728C"/>
    <w:rsid w:val="001A7B7E"/>
    <w:rsid w:val="001B02D7"/>
    <w:rsid w:val="001B0C4A"/>
    <w:rsid w:val="001B0DBB"/>
    <w:rsid w:val="001B0DD3"/>
    <w:rsid w:val="001B2EE0"/>
    <w:rsid w:val="001B45C4"/>
    <w:rsid w:val="001B655D"/>
    <w:rsid w:val="001C051B"/>
    <w:rsid w:val="001C0868"/>
    <w:rsid w:val="001C24C2"/>
    <w:rsid w:val="001C2AF2"/>
    <w:rsid w:val="001C3755"/>
    <w:rsid w:val="001C40F3"/>
    <w:rsid w:val="001C4173"/>
    <w:rsid w:val="001C6476"/>
    <w:rsid w:val="001D0924"/>
    <w:rsid w:val="001D0C42"/>
    <w:rsid w:val="001D0CAC"/>
    <w:rsid w:val="001D22A7"/>
    <w:rsid w:val="001D322B"/>
    <w:rsid w:val="001D5A66"/>
    <w:rsid w:val="001D5D70"/>
    <w:rsid w:val="001D5D85"/>
    <w:rsid w:val="001D71B0"/>
    <w:rsid w:val="001D757A"/>
    <w:rsid w:val="001E00FA"/>
    <w:rsid w:val="001E0B32"/>
    <w:rsid w:val="001E104D"/>
    <w:rsid w:val="001E10C5"/>
    <w:rsid w:val="001E24B2"/>
    <w:rsid w:val="001E2811"/>
    <w:rsid w:val="001E35F8"/>
    <w:rsid w:val="001E530C"/>
    <w:rsid w:val="001E588B"/>
    <w:rsid w:val="001E666F"/>
    <w:rsid w:val="001E67D6"/>
    <w:rsid w:val="001E7476"/>
    <w:rsid w:val="001E76C8"/>
    <w:rsid w:val="001F0F0D"/>
    <w:rsid w:val="001F1B87"/>
    <w:rsid w:val="001F1CE1"/>
    <w:rsid w:val="001F2063"/>
    <w:rsid w:val="001F2433"/>
    <w:rsid w:val="001F2F84"/>
    <w:rsid w:val="001F3180"/>
    <w:rsid w:val="001F37D3"/>
    <w:rsid w:val="001F4005"/>
    <w:rsid w:val="001F41B4"/>
    <w:rsid w:val="001F47BC"/>
    <w:rsid w:val="001F6622"/>
    <w:rsid w:val="001F7496"/>
    <w:rsid w:val="00200B67"/>
    <w:rsid w:val="002013B2"/>
    <w:rsid w:val="00201C16"/>
    <w:rsid w:val="00201C97"/>
    <w:rsid w:val="00201D8C"/>
    <w:rsid w:val="0020304F"/>
    <w:rsid w:val="00203AC9"/>
    <w:rsid w:val="00204E08"/>
    <w:rsid w:val="00205B0F"/>
    <w:rsid w:val="002077E7"/>
    <w:rsid w:val="00210DD3"/>
    <w:rsid w:val="0021194E"/>
    <w:rsid w:val="002120D4"/>
    <w:rsid w:val="00212DB7"/>
    <w:rsid w:val="00213591"/>
    <w:rsid w:val="00215094"/>
    <w:rsid w:val="0021648E"/>
    <w:rsid w:val="00216D1E"/>
    <w:rsid w:val="0021739E"/>
    <w:rsid w:val="00217529"/>
    <w:rsid w:val="002203E6"/>
    <w:rsid w:val="00220594"/>
    <w:rsid w:val="00222B48"/>
    <w:rsid w:val="002232BC"/>
    <w:rsid w:val="002250FF"/>
    <w:rsid w:val="00225159"/>
    <w:rsid w:val="00227295"/>
    <w:rsid w:val="002276FD"/>
    <w:rsid w:val="00227998"/>
    <w:rsid w:val="002313B3"/>
    <w:rsid w:val="00232C2D"/>
    <w:rsid w:val="00233AF0"/>
    <w:rsid w:val="002342A2"/>
    <w:rsid w:val="002342C3"/>
    <w:rsid w:val="0023431D"/>
    <w:rsid w:val="00234B0E"/>
    <w:rsid w:val="002352FE"/>
    <w:rsid w:val="00235BBD"/>
    <w:rsid w:val="002360D2"/>
    <w:rsid w:val="002373B3"/>
    <w:rsid w:val="002422AA"/>
    <w:rsid w:val="00243BD9"/>
    <w:rsid w:val="00246018"/>
    <w:rsid w:val="002468F1"/>
    <w:rsid w:val="00246917"/>
    <w:rsid w:val="00247A53"/>
    <w:rsid w:val="00250CD9"/>
    <w:rsid w:val="00255050"/>
    <w:rsid w:val="002554A0"/>
    <w:rsid w:val="00255AB9"/>
    <w:rsid w:val="00255E1E"/>
    <w:rsid w:val="00256E80"/>
    <w:rsid w:val="00257C39"/>
    <w:rsid w:val="002606D0"/>
    <w:rsid w:val="00260CAC"/>
    <w:rsid w:val="00261EE9"/>
    <w:rsid w:val="00261F18"/>
    <w:rsid w:val="0026200B"/>
    <w:rsid w:val="00262052"/>
    <w:rsid w:val="002622E2"/>
    <w:rsid w:val="00263D20"/>
    <w:rsid w:val="00265BEC"/>
    <w:rsid w:val="00267D08"/>
    <w:rsid w:val="002707DE"/>
    <w:rsid w:val="00270DC0"/>
    <w:rsid w:val="0027114D"/>
    <w:rsid w:val="00271B01"/>
    <w:rsid w:val="00271C46"/>
    <w:rsid w:val="00272087"/>
    <w:rsid w:val="00272570"/>
    <w:rsid w:val="00274F3F"/>
    <w:rsid w:val="0027599F"/>
    <w:rsid w:val="00276C8C"/>
    <w:rsid w:val="0028029D"/>
    <w:rsid w:val="002808F0"/>
    <w:rsid w:val="002824EC"/>
    <w:rsid w:val="002827BE"/>
    <w:rsid w:val="002866C6"/>
    <w:rsid w:val="00287235"/>
    <w:rsid w:val="0029059B"/>
    <w:rsid w:val="00290BD6"/>
    <w:rsid w:val="00292F2B"/>
    <w:rsid w:val="00294625"/>
    <w:rsid w:val="00295FF3"/>
    <w:rsid w:val="002978BD"/>
    <w:rsid w:val="00297F58"/>
    <w:rsid w:val="002A13E8"/>
    <w:rsid w:val="002A1D0F"/>
    <w:rsid w:val="002A1EB9"/>
    <w:rsid w:val="002A32F7"/>
    <w:rsid w:val="002A490C"/>
    <w:rsid w:val="002A50F9"/>
    <w:rsid w:val="002A6DB7"/>
    <w:rsid w:val="002B0FE7"/>
    <w:rsid w:val="002B2664"/>
    <w:rsid w:val="002B354A"/>
    <w:rsid w:val="002B3B1D"/>
    <w:rsid w:val="002B3DB4"/>
    <w:rsid w:val="002B487F"/>
    <w:rsid w:val="002B50AB"/>
    <w:rsid w:val="002B7755"/>
    <w:rsid w:val="002B79C1"/>
    <w:rsid w:val="002C0093"/>
    <w:rsid w:val="002C217E"/>
    <w:rsid w:val="002C330D"/>
    <w:rsid w:val="002C386B"/>
    <w:rsid w:val="002C3C93"/>
    <w:rsid w:val="002C42F8"/>
    <w:rsid w:val="002C5584"/>
    <w:rsid w:val="002C7297"/>
    <w:rsid w:val="002D010F"/>
    <w:rsid w:val="002D0F21"/>
    <w:rsid w:val="002D182B"/>
    <w:rsid w:val="002D1E51"/>
    <w:rsid w:val="002D37D7"/>
    <w:rsid w:val="002D4F17"/>
    <w:rsid w:val="002D6AA5"/>
    <w:rsid w:val="002D6DF3"/>
    <w:rsid w:val="002D7D52"/>
    <w:rsid w:val="002E03F0"/>
    <w:rsid w:val="002E0424"/>
    <w:rsid w:val="002E0658"/>
    <w:rsid w:val="002E0E01"/>
    <w:rsid w:val="002E2237"/>
    <w:rsid w:val="002E2914"/>
    <w:rsid w:val="002E31C6"/>
    <w:rsid w:val="002E35EF"/>
    <w:rsid w:val="002E4D66"/>
    <w:rsid w:val="002E53AB"/>
    <w:rsid w:val="002E5D28"/>
    <w:rsid w:val="002E6062"/>
    <w:rsid w:val="002E63A1"/>
    <w:rsid w:val="002E75E7"/>
    <w:rsid w:val="002F1401"/>
    <w:rsid w:val="002F2543"/>
    <w:rsid w:val="002F2EB5"/>
    <w:rsid w:val="002F6262"/>
    <w:rsid w:val="002F6810"/>
    <w:rsid w:val="002F6B33"/>
    <w:rsid w:val="002F6E42"/>
    <w:rsid w:val="002F7B2E"/>
    <w:rsid w:val="0030030E"/>
    <w:rsid w:val="003009EB"/>
    <w:rsid w:val="00302641"/>
    <w:rsid w:val="003027FC"/>
    <w:rsid w:val="00302C05"/>
    <w:rsid w:val="00302DDD"/>
    <w:rsid w:val="003040F8"/>
    <w:rsid w:val="00304820"/>
    <w:rsid w:val="003061F2"/>
    <w:rsid w:val="00306CF5"/>
    <w:rsid w:val="00307183"/>
    <w:rsid w:val="00310679"/>
    <w:rsid w:val="00310774"/>
    <w:rsid w:val="00310FAC"/>
    <w:rsid w:val="003114BC"/>
    <w:rsid w:val="003117F9"/>
    <w:rsid w:val="003118AA"/>
    <w:rsid w:val="00311A6C"/>
    <w:rsid w:val="0031337A"/>
    <w:rsid w:val="0031463B"/>
    <w:rsid w:val="003146EC"/>
    <w:rsid w:val="003154B4"/>
    <w:rsid w:val="00317734"/>
    <w:rsid w:val="00317D38"/>
    <w:rsid w:val="0032069D"/>
    <w:rsid w:val="003223D9"/>
    <w:rsid w:val="003224BD"/>
    <w:rsid w:val="003225C0"/>
    <w:rsid w:val="003231D9"/>
    <w:rsid w:val="003235B7"/>
    <w:rsid w:val="00324BF1"/>
    <w:rsid w:val="00325732"/>
    <w:rsid w:val="00325878"/>
    <w:rsid w:val="00327B43"/>
    <w:rsid w:val="00327F7B"/>
    <w:rsid w:val="003307A9"/>
    <w:rsid w:val="00334CB9"/>
    <w:rsid w:val="003350BC"/>
    <w:rsid w:val="00335362"/>
    <w:rsid w:val="003363AF"/>
    <w:rsid w:val="00336FF6"/>
    <w:rsid w:val="00337CD2"/>
    <w:rsid w:val="00337ED0"/>
    <w:rsid w:val="00340480"/>
    <w:rsid w:val="0034089A"/>
    <w:rsid w:val="0034133D"/>
    <w:rsid w:val="003439C0"/>
    <w:rsid w:val="003449BE"/>
    <w:rsid w:val="0034549A"/>
    <w:rsid w:val="00346F2F"/>
    <w:rsid w:val="00347764"/>
    <w:rsid w:val="003519AD"/>
    <w:rsid w:val="00352A6E"/>
    <w:rsid w:val="003538B5"/>
    <w:rsid w:val="00355437"/>
    <w:rsid w:val="00357EC2"/>
    <w:rsid w:val="00360543"/>
    <w:rsid w:val="003605AE"/>
    <w:rsid w:val="00362B03"/>
    <w:rsid w:val="00362BC4"/>
    <w:rsid w:val="00362FBD"/>
    <w:rsid w:val="00363773"/>
    <w:rsid w:val="003641E9"/>
    <w:rsid w:val="00365F49"/>
    <w:rsid w:val="0036707D"/>
    <w:rsid w:val="003672CA"/>
    <w:rsid w:val="0037049A"/>
    <w:rsid w:val="00370B3A"/>
    <w:rsid w:val="00370B91"/>
    <w:rsid w:val="00370F60"/>
    <w:rsid w:val="00370FBA"/>
    <w:rsid w:val="00373703"/>
    <w:rsid w:val="003761E2"/>
    <w:rsid w:val="00376B91"/>
    <w:rsid w:val="00377EBE"/>
    <w:rsid w:val="0038016E"/>
    <w:rsid w:val="003808AB"/>
    <w:rsid w:val="00381C73"/>
    <w:rsid w:val="00384A20"/>
    <w:rsid w:val="00385EDE"/>
    <w:rsid w:val="00387130"/>
    <w:rsid w:val="00387A8A"/>
    <w:rsid w:val="00387F7C"/>
    <w:rsid w:val="0039123D"/>
    <w:rsid w:val="0039279A"/>
    <w:rsid w:val="00392B6E"/>
    <w:rsid w:val="00392D83"/>
    <w:rsid w:val="00393985"/>
    <w:rsid w:val="003956F9"/>
    <w:rsid w:val="00397C25"/>
    <w:rsid w:val="003A05DE"/>
    <w:rsid w:val="003A0902"/>
    <w:rsid w:val="003A0F5E"/>
    <w:rsid w:val="003A0F60"/>
    <w:rsid w:val="003A176E"/>
    <w:rsid w:val="003A2B90"/>
    <w:rsid w:val="003A38D7"/>
    <w:rsid w:val="003A4BB0"/>
    <w:rsid w:val="003B0B90"/>
    <w:rsid w:val="003B3CFB"/>
    <w:rsid w:val="003B4FDA"/>
    <w:rsid w:val="003B58EB"/>
    <w:rsid w:val="003C214E"/>
    <w:rsid w:val="003C348B"/>
    <w:rsid w:val="003C394F"/>
    <w:rsid w:val="003C4265"/>
    <w:rsid w:val="003C4A24"/>
    <w:rsid w:val="003C4C76"/>
    <w:rsid w:val="003C5E7D"/>
    <w:rsid w:val="003C768B"/>
    <w:rsid w:val="003C796F"/>
    <w:rsid w:val="003D0B2D"/>
    <w:rsid w:val="003D0EF5"/>
    <w:rsid w:val="003D1D74"/>
    <w:rsid w:val="003D2938"/>
    <w:rsid w:val="003D309A"/>
    <w:rsid w:val="003D35BA"/>
    <w:rsid w:val="003D3B2B"/>
    <w:rsid w:val="003D3BB9"/>
    <w:rsid w:val="003D6982"/>
    <w:rsid w:val="003D7057"/>
    <w:rsid w:val="003E0590"/>
    <w:rsid w:val="003E13A6"/>
    <w:rsid w:val="003E17B4"/>
    <w:rsid w:val="003E37BA"/>
    <w:rsid w:val="003E39A2"/>
    <w:rsid w:val="003E4216"/>
    <w:rsid w:val="003E4335"/>
    <w:rsid w:val="003E47FB"/>
    <w:rsid w:val="003E5D60"/>
    <w:rsid w:val="003E641D"/>
    <w:rsid w:val="003E65FD"/>
    <w:rsid w:val="003F03FD"/>
    <w:rsid w:val="003F0464"/>
    <w:rsid w:val="003F0D57"/>
    <w:rsid w:val="003F0F08"/>
    <w:rsid w:val="003F307D"/>
    <w:rsid w:val="003F54EB"/>
    <w:rsid w:val="003F681E"/>
    <w:rsid w:val="00400973"/>
    <w:rsid w:val="00400D1B"/>
    <w:rsid w:val="004019D4"/>
    <w:rsid w:val="0040330F"/>
    <w:rsid w:val="00403685"/>
    <w:rsid w:val="00403A39"/>
    <w:rsid w:val="00404253"/>
    <w:rsid w:val="00404975"/>
    <w:rsid w:val="00406446"/>
    <w:rsid w:val="00413568"/>
    <w:rsid w:val="00414700"/>
    <w:rsid w:val="004147BE"/>
    <w:rsid w:val="0041485F"/>
    <w:rsid w:val="00416312"/>
    <w:rsid w:val="004179FE"/>
    <w:rsid w:val="00417DCB"/>
    <w:rsid w:val="004202E1"/>
    <w:rsid w:val="0042089B"/>
    <w:rsid w:val="0042200C"/>
    <w:rsid w:val="0042231A"/>
    <w:rsid w:val="00422A6C"/>
    <w:rsid w:val="0042360A"/>
    <w:rsid w:val="00426200"/>
    <w:rsid w:val="00426C54"/>
    <w:rsid w:val="00427AA6"/>
    <w:rsid w:val="004316ED"/>
    <w:rsid w:val="00431E2D"/>
    <w:rsid w:val="00432A50"/>
    <w:rsid w:val="0043479C"/>
    <w:rsid w:val="00436A3C"/>
    <w:rsid w:val="00440DFC"/>
    <w:rsid w:val="00441857"/>
    <w:rsid w:val="004420C3"/>
    <w:rsid w:val="00442D07"/>
    <w:rsid w:val="0044390F"/>
    <w:rsid w:val="00445F97"/>
    <w:rsid w:val="00446B8E"/>
    <w:rsid w:val="0044742A"/>
    <w:rsid w:val="00450A42"/>
    <w:rsid w:val="00451B9F"/>
    <w:rsid w:val="004527E5"/>
    <w:rsid w:val="00452D5B"/>
    <w:rsid w:val="0045409E"/>
    <w:rsid w:val="00454B0D"/>
    <w:rsid w:val="00454CD1"/>
    <w:rsid w:val="00455194"/>
    <w:rsid w:val="00455A26"/>
    <w:rsid w:val="00456E91"/>
    <w:rsid w:val="00460258"/>
    <w:rsid w:val="00462BFA"/>
    <w:rsid w:val="00462E15"/>
    <w:rsid w:val="00463478"/>
    <w:rsid w:val="00464D92"/>
    <w:rsid w:val="0046776B"/>
    <w:rsid w:val="00470F0A"/>
    <w:rsid w:val="004728AE"/>
    <w:rsid w:val="00474A04"/>
    <w:rsid w:val="00474DEC"/>
    <w:rsid w:val="004751DE"/>
    <w:rsid w:val="00475588"/>
    <w:rsid w:val="00476676"/>
    <w:rsid w:val="0047703F"/>
    <w:rsid w:val="00477A0C"/>
    <w:rsid w:val="00480596"/>
    <w:rsid w:val="00480606"/>
    <w:rsid w:val="00483EF7"/>
    <w:rsid w:val="00486111"/>
    <w:rsid w:val="0048777F"/>
    <w:rsid w:val="00491165"/>
    <w:rsid w:val="004918E7"/>
    <w:rsid w:val="00491C43"/>
    <w:rsid w:val="00491F4A"/>
    <w:rsid w:val="00492CEB"/>
    <w:rsid w:val="00493312"/>
    <w:rsid w:val="0049513C"/>
    <w:rsid w:val="0049554F"/>
    <w:rsid w:val="00496107"/>
    <w:rsid w:val="004965E5"/>
    <w:rsid w:val="004974D8"/>
    <w:rsid w:val="004974E8"/>
    <w:rsid w:val="00497581"/>
    <w:rsid w:val="0049788F"/>
    <w:rsid w:val="004A0D2A"/>
    <w:rsid w:val="004A0FF9"/>
    <w:rsid w:val="004A11DA"/>
    <w:rsid w:val="004A1497"/>
    <w:rsid w:val="004A1D57"/>
    <w:rsid w:val="004A1D8F"/>
    <w:rsid w:val="004A3220"/>
    <w:rsid w:val="004A3859"/>
    <w:rsid w:val="004A3D4F"/>
    <w:rsid w:val="004A4C0B"/>
    <w:rsid w:val="004A76B1"/>
    <w:rsid w:val="004B0923"/>
    <w:rsid w:val="004B1A85"/>
    <w:rsid w:val="004B1F6B"/>
    <w:rsid w:val="004B3BDF"/>
    <w:rsid w:val="004B5569"/>
    <w:rsid w:val="004B5D3D"/>
    <w:rsid w:val="004B6307"/>
    <w:rsid w:val="004B739E"/>
    <w:rsid w:val="004C0288"/>
    <w:rsid w:val="004C2793"/>
    <w:rsid w:val="004C2941"/>
    <w:rsid w:val="004C457C"/>
    <w:rsid w:val="004C4C8A"/>
    <w:rsid w:val="004C5D7E"/>
    <w:rsid w:val="004C5FF2"/>
    <w:rsid w:val="004C6966"/>
    <w:rsid w:val="004D0715"/>
    <w:rsid w:val="004D12FA"/>
    <w:rsid w:val="004D319B"/>
    <w:rsid w:val="004D5011"/>
    <w:rsid w:val="004D52BB"/>
    <w:rsid w:val="004D555B"/>
    <w:rsid w:val="004D6086"/>
    <w:rsid w:val="004D624E"/>
    <w:rsid w:val="004D7B78"/>
    <w:rsid w:val="004D7FC3"/>
    <w:rsid w:val="004E131E"/>
    <w:rsid w:val="004E2540"/>
    <w:rsid w:val="004E2975"/>
    <w:rsid w:val="004E2D6B"/>
    <w:rsid w:val="004E2F23"/>
    <w:rsid w:val="004E3557"/>
    <w:rsid w:val="004E453F"/>
    <w:rsid w:val="004E46A5"/>
    <w:rsid w:val="004E5212"/>
    <w:rsid w:val="004E5A6F"/>
    <w:rsid w:val="004E7152"/>
    <w:rsid w:val="004F0BE9"/>
    <w:rsid w:val="004F1AA4"/>
    <w:rsid w:val="004F2714"/>
    <w:rsid w:val="004F38FF"/>
    <w:rsid w:val="004F3BB1"/>
    <w:rsid w:val="004F6292"/>
    <w:rsid w:val="004F754F"/>
    <w:rsid w:val="005012F9"/>
    <w:rsid w:val="00501E84"/>
    <w:rsid w:val="00502215"/>
    <w:rsid w:val="00504CE7"/>
    <w:rsid w:val="005056E1"/>
    <w:rsid w:val="00505FAC"/>
    <w:rsid w:val="0050613B"/>
    <w:rsid w:val="005068A0"/>
    <w:rsid w:val="005068C2"/>
    <w:rsid w:val="00506C33"/>
    <w:rsid w:val="005073E1"/>
    <w:rsid w:val="005111E2"/>
    <w:rsid w:val="0051256B"/>
    <w:rsid w:val="00513724"/>
    <w:rsid w:val="00513757"/>
    <w:rsid w:val="00516997"/>
    <w:rsid w:val="005173A6"/>
    <w:rsid w:val="00517476"/>
    <w:rsid w:val="005174F6"/>
    <w:rsid w:val="00522267"/>
    <w:rsid w:val="0052240B"/>
    <w:rsid w:val="00522CB8"/>
    <w:rsid w:val="0052414E"/>
    <w:rsid w:val="005249A7"/>
    <w:rsid w:val="005251DA"/>
    <w:rsid w:val="00530588"/>
    <w:rsid w:val="0053178C"/>
    <w:rsid w:val="00531B23"/>
    <w:rsid w:val="0053250F"/>
    <w:rsid w:val="005326B4"/>
    <w:rsid w:val="005327A8"/>
    <w:rsid w:val="005331F3"/>
    <w:rsid w:val="005340DF"/>
    <w:rsid w:val="0053412E"/>
    <w:rsid w:val="00535774"/>
    <w:rsid w:val="00537698"/>
    <w:rsid w:val="005402AF"/>
    <w:rsid w:val="00540484"/>
    <w:rsid w:val="00540D65"/>
    <w:rsid w:val="0054226E"/>
    <w:rsid w:val="00544AAB"/>
    <w:rsid w:val="00545210"/>
    <w:rsid w:val="005478CE"/>
    <w:rsid w:val="005502C8"/>
    <w:rsid w:val="00552004"/>
    <w:rsid w:val="00552336"/>
    <w:rsid w:val="00552541"/>
    <w:rsid w:val="00552C3A"/>
    <w:rsid w:val="00552C93"/>
    <w:rsid w:val="00554291"/>
    <w:rsid w:val="00556421"/>
    <w:rsid w:val="00556F53"/>
    <w:rsid w:val="00557986"/>
    <w:rsid w:val="00557D08"/>
    <w:rsid w:val="005601E7"/>
    <w:rsid w:val="00563768"/>
    <w:rsid w:val="00564AB8"/>
    <w:rsid w:val="00564C72"/>
    <w:rsid w:val="00565207"/>
    <w:rsid w:val="005657B7"/>
    <w:rsid w:val="005657D5"/>
    <w:rsid w:val="0056700F"/>
    <w:rsid w:val="00571581"/>
    <w:rsid w:val="00571BB4"/>
    <w:rsid w:val="00572973"/>
    <w:rsid w:val="0057333D"/>
    <w:rsid w:val="005734CF"/>
    <w:rsid w:val="00573654"/>
    <w:rsid w:val="005737CB"/>
    <w:rsid w:val="00574324"/>
    <w:rsid w:val="00574D2B"/>
    <w:rsid w:val="005762BF"/>
    <w:rsid w:val="0057637D"/>
    <w:rsid w:val="0058109D"/>
    <w:rsid w:val="005847B6"/>
    <w:rsid w:val="00584CDF"/>
    <w:rsid w:val="00584DD8"/>
    <w:rsid w:val="00585D74"/>
    <w:rsid w:val="00585F69"/>
    <w:rsid w:val="00586CBA"/>
    <w:rsid w:val="00587B1F"/>
    <w:rsid w:val="005911D3"/>
    <w:rsid w:val="005912A5"/>
    <w:rsid w:val="00592B4B"/>
    <w:rsid w:val="005969E5"/>
    <w:rsid w:val="0059749F"/>
    <w:rsid w:val="00597BB8"/>
    <w:rsid w:val="005A0960"/>
    <w:rsid w:val="005A2805"/>
    <w:rsid w:val="005A2C69"/>
    <w:rsid w:val="005A34D7"/>
    <w:rsid w:val="005A4631"/>
    <w:rsid w:val="005A59E3"/>
    <w:rsid w:val="005A5C8E"/>
    <w:rsid w:val="005A5CDB"/>
    <w:rsid w:val="005A74BD"/>
    <w:rsid w:val="005B047D"/>
    <w:rsid w:val="005B0555"/>
    <w:rsid w:val="005B1834"/>
    <w:rsid w:val="005B22FD"/>
    <w:rsid w:val="005B233A"/>
    <w:rsid w:val="005B3BB7"/>
    <w:rsid w:val="005B4501"/>
    <w:rsid w:val="005B4C50"/>
    <w:rsid w:val="005B4DB1"/>
    <w:rsid w:val="005B4F42"/>
    <w:rsid w:val="005B5154"/>
    <w:rsid w:val="005C063C"/>
    <w:rsid w:val="005C083B"/>
    <w:rsid w:val="005C1025"/>
    <w:rsid w:val="005C1743"/>
    <w:rsid w:val="005C18C3"/>
    <w:rsid w:val="005C2E5D"/>
    <w:rsid w:val="005C4FAE"/>
    <w:rsid w:val="005C5B34"/>
    <w:rsid w:val="005C77DE"/>
    <w:rsid w:val="005C798F"/>
    <w:rsid w:val="005D12A3"/>
    <w:rsid w:val="005D21AC"/>
    <w:rsid w:val="005D273F"/>
    <w:rsid w:val="005D3811"/>
    <w:rsid w:val="005D4BF3"/>
    <w:rsid w:val="005D7415"/>
    <w:rsid w:val="005E0097"/>
    <w:rsid w:val="005E0F16"/>
    <w:rsid w:val="005E149D"/>
    <w:rsid w:val="005E17F9"/>
    <w:rsid w:val="005E191C"/>
    <w:rsid w:val="005E3413"/>
    <w:rsid w:val="005E35C9"/>
    <w:rsid w:val="005E549E"/>
    <w:rsid w:val="005E6D1D"/>
    <w:rsid w:val="005F04E8"/>
    <w:rsid w:val="005F1E43"/>
    <w:rsid w:val="005F3288"/>
    <w:rsid w:val="005F3F71"/>
    <w:rsid w:val="005F65A6"/>
    <w:rsid w:val="005F79E7"/>
    <w:rsid w:val="005F7AAA"/>
    <w:rsid w:val="00601812"/>
    <w:rsid w:val="00601C17"/>
    <w:rsid w:val="00603AFB"/>
    <w:rsid w:val="00604719"/>
    <w:rsid w:val="00605360"/>
    <w:rsid w:val="00605F93"/>
    <w:rsid w:val="00610772"/>
    <w:rsid w:val="006134AD"/>
    <w:rsid w:val="00613F6E"/>
    <w:rsid w:val="006142E7"/>
    <w:rsid w:val="00614560"/>
    <w:rsid w:val="0061491C"/>
    <w:rsid w:val="00616327"/>
    <w:rsid w:val="0061673B"/>
    <w:rsid w:val="00616E13"/>
    <w:rsid w:val="00621376"/>
    <w:rsid w:val="00621F96"/>
    <w:rsid w:val="00622225"/>
    <w:rsid w:val="00624471"/>
    <w:rsid w:val="00626B09"/>
    <w:rsid w:val="00627B5A"/>
    <w:rsid w:val="00627E34"/>
    <w:rsid w:val="00630CB3"/>
    <w:rsid w:val="00631375"/>
    <w:rsid w:val="006324CD"/>
    <w:rsid w:val="00632D01"/>
    <w:rsid w:val="00633908"/>
    <w:rsid w:val="006343A6"/>
    <w:rsid w:val="0063563F"/>
    <w:rsid w:val="00637310"/>
    <w:rsid w:val="00640A1B"/>
    <w:rsid w:val="006423C7"/>
    <w:rsid w:val="006423DE"/>
    <w:rsid w:val="00643677"/>
    <w:rsid w:val="00643ECB"/>
    <w:rsid w:val="00644819"/>
    <w:rsid w:val="00645EBE"/>
    <w:rsid w:val="00646A01"/>
    <w:rsid w:val="00646AC8"/>
    <w:rsid w:val="0064709B"/>
    <w:rsid w:val="0065236D"/>
    <w:rsid w:val="00652DF9"/>
    <w:rsid w:val="00653A30"/>
    <w:rsid w:val="0065433B"/>
    <w:rsid w:val="006556EA"/>
    <w:rsid w:val="00656023"/>
    <w:rsid w:val="006566A5"/>
    <w:rsid w:val="00656E05"/>
    <w:rsid w:val="006604B3"/>
    <w:rsid w:val="006607D6"/>
    <w:rsid w:val="00662211"/>
    <w:rsid w:val="00663782"/>
    <w:rsid w:val="00664BE0"/>
    <w:rsid w:val="00665878"/>
    <w:rsid w:val="006663DF"/>
    <w:rsid w:val="00667930"/>
    <w:rsid w:val="00670D04"/>
    <w:rsid w:val="00670FC0"/>
    <w:rsid w:val="00672351"/>
    <w:rsid w:val="00672AD0"/>
    <w:rsid w:val="00672B92"/>
    <w:rsid w:val="00672D59"/>
    <w:rsid w:val="006734E4"/>
    <w:rsid w:val="006743FA"/>
    <w:rsid w:val="00675BE9"/>
    <w:rsid w:val="00675BEC"/>
    <w:rsid w:val="006764B9"/>
    <w:rsid w:val="00680C3D"/>
    <w:rsid w:val="00681896"/>
    <w:rsid w:val="0068416E"/>
    <w:rsid w:val="00684EAF"/>
    <w:rsid w:val="00687F53"/>
    <w:rsid w:val="0069215D"/>
    <w:rsid w:val="0069254F"/>
    <w:rsid w:val="006926A7"/>
    <w:rsid w:val="00692E34"/>
    <w:rsid w:val="00693155"/>
    <w:rsid w:val="00693855"/>
    <w:rsid w:val="00694440"/>
    <w:rsid w:val="00695AB9"/>
    <w:rsid w:val="0069697B"/>
    <w:rsid w:val="006A2E7F"/>
    <w:rsid w:val="006A62C8"/>
    <w:rsid w:val="006A6E98"/>
    <w:rsid w:val="006A715E"/>
    <w:rsid w:val="006B02F7"/>
    <w:rsid w:val="006B06D4"/>
    <w:rsid w:val="006B087B"/>
    <w:rsid w:val="006B1FF4"/>
    <w:rsid w:val="006B30D5"/>
    <w:rsid w:val="006B3437"/>
    <w:rsid w:val="006B3EA7"/>
    <w:rsid w:val="006B4508"/>
    <w:rsid w:val="006B6073"/>
    <w:rsid w:val="006B75B0"/>
    <w:rsid w:val="006C15BD"/>
    <w:rsid w:val="006C17A2"/>
    <w:rsid w:val="006C2009"/>
    <w:rsid w:val="006C24EB"/>
    <w:rsid w:val="006C4C14"/>
    <w:rsid w:val="006C5207"/>
    <w:rsid w:val="006C649A"/>
    <w:rsid w:val="006D0737"/>
    <w:rsid w:val="006D5822"/>
    <w:rsid w:val="006D7D90"/>
    <w:rsid w:val="006E0DDC"/>
    <w:rsid w:val="006E2060"/>
    <w:rsid w:val="006E388C"/>
    <w:rsid w:val="006E3B82"/>
    <w:rsid w:val="006E471C"/>
    <w:rsid w:val="006E4D5D"/>
    <w:rsid w:val="006E5440"/>
    <w:rsid w:val="006E6762"/>
    <w:rsid w:val="006E7AA5"/>
    <w:rsid w:val="006F1945"/>
    <w:rsid w:val="006F262F"/>
    <w:rsid w:val="006F2FAA"/>
    <w:rsid w:val="006F3031"/>
    <w:rsid w:val="006F50F3"/>
    <w:rsid w:val="006F5491"/>
    <w:rsid w:val="006F6036"/>
    <w:rsid w:val="006F7BA4"/>
    <w:rsid w:val="00701AFC"/>
    <w:rsid w:val="0070268D"/>
    <w:rsid w:val="00702A92"/>
    <w:rsid w:val="007044CC"/>
    <w:rsid w:val="00704C92"/>
    <w:rsid w:val="00706312"/>
    <w:rsid w:val="00706659"/>
    <w:rsid w:val="007066BE"/>
    <w:rsid w:val="007066FB"/>
    <w:rsid w:val="00706788"/>
    <w:rsid w:val="007069EA"/>
    <w:rsid w:val="007075B9"/>
    <w:rsid w:val="00707647"/>
    <w:rsid w:val="00707E6F"/>
    <w:rsid w:val="007103DE"/>
    <w:rsid w:val="007103FF"/>
    <w:rsid w:val="00710BD9"/>
    <w:rsid w:val="00711003"/>
    <w:rsid w:val="007110BE"/>
    <w:rsid w:val="00711462"/>
    <w:rsid w:val="007136D9"/>
    <w:rsid w:val="0071421D"/>
    <w:rsid w:val="00714616"/>
    <w:rsid w:val="00714727"/>
    <w:rsid w:val="00714B91"/>
    <w:rsid w:val="007177C2"/>
    <w:rsid w:val="00717846"/>
    <w:rsid w:val="00717907"/>
    <w:rsid w:val="00717A57"/>
    <w:rsid w:val="00720199"/>
    <w:rsid w:val="00721730"/>
    <w:rsid w:val="00721FA0"/>
    <w:rsid w:val="00722550"/>
    <w:rsid w:val="00723FCD"/>
    <w:rsid w:val="0072482C"/>
    <w:rsid w:val="00725C2D"/>
    <w:rsid w:val="00725F01"/>
    <w:rsid w:val="00726816"/>
    <w:rsid w:val="007269E7"/>
    <w:rsid w:val="00727334"/>
    <w:rsid w:val="00730019"/>
    <w:rsid w:val="00734FFC"/>
    <w:rsid w:val="00735997"/>
    <w:rsid w:val="00735DDB"/>
    <w:rsid w:val="007371CA"/>
    <w:rsid w:val="00737407"/>
    <w:rsid w:val="0073762C"/>
    <w:rsid w:val="00740F6D"/>
    <w:rsid w:val="00741E9C"/>
    <w:rsid w:val="00741F53"/>
    <w:rsid w:val="00744016"/>
    <w:rsid w:val="0074491F"/>
    <w:rsid w:val="00745D2F"/>
    <w:rsid w:val="00746095"/>
    <w:rsid w:val="007466D4"/>
    <w:rsid w:val="00747084"/>
    <w:rsid w:val="007502E3"/>
    <w:rsid w:val="00751A90"/>
    <w:rsid w:val="00751BF2"/>
    <w:rsid w:val="00753029"/>
    <w:rsid w:val="0075348B"/>
    <w:rsid w:val="00753585"/>
    <w:rsid w:val="007539ED"/>
    <w:rsid w:val="0075478B"/>
    <w:rsid w:val="00755E17"/>
    <w:rsid w:val="00756967"/>
    <w:rsid w:val="00756D51"/>
    <w:rsid w:val="00757468"/>
    <w:rsid w:val="00757A5F"/>
    <w:rsid w:val="0076007E"/>
    <w:rsid w:val="00762AA8"/>
    <w:rsid w:val="00764339"/>
    <w:rsid w:val="007653CF"/>
    <w:rsid w:val="00765650"/>
    <w:rsid w:val="00765832"/>
    <w:rsid w:val="0076622A"/>
    <w:rsid w:val="00767B20"/>
    <w:rsid w:val="00767E0C"/>
    <w:rsid w:val="00770C23"/>
    <w:rsid w:val="00770EE5"/>
    <w:rsid w:val="007719D8"/>
    <w:rsid w:val="0077211C"/>
    <w:rsid w:val="00773F16"/>
    <w:rsid w:val="007773E0"/>
    <w:rsid w:val="00780E29"/>
    <w:rsid w:val="00781996"/>
    <w:rsid w:val="00782A4E"/>
    <w:rsid w:val="007837BA"/>
    <w:rsid w:val="00784190"/>
    <w:rsid w:val="00785CD0"/>
    <w:rsid w:val="0078780E"/>
    <w:rsid w:val="00791798"/>
    <w:rsid w:val="0079199D"/>
    <w:rsid w:val="00792AC1"/>
    <w:rsid w:val="00793E5D"/>
    <w:rsid w:val="00794887"/>
    <w:rsid w:val="00794939"/>
    <w:rsid w:val="00794E53"/>
    <w:rsid w:val="007956DC"/>
    <w:rsid w:val="00795E3B"/>
    <w:rsid w:val="00795FAD"/>
    <w:rsid w:val="00796C6F"/>
    <w:rsid w:val="00797472"/>
    <w:rsid w:val="0079750F"/>
    <w:rsid w:val="00797889"/>
    <w:rsid w:val="00797BFB"/>
    <w:rsid w:val="007A0305"/>
    <w:rsid w:val="007A0A5E"/>
    <w:rsid w:val="007A1C2B"/>
    <w:rsid w:val="007A367F"/>
    <w:rsid w:val="007A5313"/>
    <w:rsid w:val="007A5773"/>
    <w:rsid w:val="007A57C5"/>
    <w:rsid w:val="007B0F3E"/>
    <w:rsid w:val="007B15D8"/>
    <w:rsid w:val="007B403C"/>
    <w:rsid w:val="007B441F"/>
    <w:rsid w:val="007B4C86"/>
    <w:rsid w:val="007B6A4B"/>
    <w:rsid w:val="007B7091"/>
    <w:rsid w:val="007B7965"/>
    <w:rsid w:val="007C0994"/>
    <w:rsid w:val="007C0AA4"/>
    <w:rsid w:val="007C1D84"/>
    <w:rsid w:val="007C20BE"/>
    <w:rsid w:val="007C24C7"/>
    <w:rsid w:val="007C5C8D"/>
    <w:rsid w:val="007C62F4"/>
    <w:rsid w:val="007C6742"/>
    <w:rsid w:val="007D2936"/>
    <w:rsid w:val="007D4128"/>
    <w:rsid w:val="007D43DC"/>
    <w:rsid w:val="007E0306"/>
    <w:rsid w:val="007E19F8"/>
    <w:rsid w:val="007E1AA4"/>
    <w:rsid w:val="007E1D78"/>
    <w:rsid w:val="007E51A2"/>
    <w:rsid w:val="007E5F2A"/>
    <w:rsid w:val="007E6615"/>
    <w:rsid w:val="007F08E4"/>
    <w:rsid w:val="007F09C9"/>
    <w:rsid w:val="007F1900"/>
    <w:rsid w:val="007F587A"/>
    <w:rsid w:val="007F6A90"/>
    <w:rsid w:val="007F7F72"/>
    <w:rsid w:val="00800469"/>
    <w:rsid w:val="00801A9A"/>
    <w:rsid w:val="008035E2"/>
    <w:rsid w:val="00805E81"/>
    <w:rsid w:val="0080655B"/>
    <w:rsid w:val="0080736D"/>
    <w:rsid w:val="00807BE9"/>
    <w:rsid w:val="008101DF"/>
    <w:rsid w:val="00812129"/>
    <w:rsid w:val="00815542"/>
    <w:rsid w:val="00815EC2"/>
    <w:rsid w:val="008166A1"/>
    <w:rsid w:val="00816B1A"/>
    <w:rsid w:val="00816C15"/>
    <w:rsid w:val="00816D2A"/>
    <w:rsid w:val="00821687"/>
    <w:rsid w:val="008216A9"/>
    <w:rsid w:val="00821781"/>
    <w:rsid w:val="0082207A"/>
    <w:rsid w:val="008220FA"/>
    <w:rsid w:val="00822F33"/>
    <w:rsid w:val="00823FE7"/>
    <w:rsid w:val="008244B7"/>
    <w:rsid w:val="00824502"/>
    <w:rsid w:val="00824B9C"/>
    <w:rsid w:val="008252BE"/>
    <w:rsid w:val="00831A4D"/>
    <w:rsid w:val="00831BEA"/>
    <w:rsid w:val="00831C24"/>
    <w:rsid w:val="00831DF8"/>
    <w:rsid w:val="00832EA2"/>
    <w:rsid w:val="00833AA4"/>
    <w:rsid w:val="00834562"/>
    <w:rsid w:val="008354CE"/>
    <w:rsid w:val="00835A93"/>
    <w:rsid w:val="008374F2"/>
    <w:rsid w:val="00840E5F"/>
    <w:rsid w:val="00843FDE"/>
    <w:rsid w:val="00844778"/>
    <w:rsid w:val="00844934"/>
    <w:rsid w:val="00850815"/>
    <w:rsid w:val="00851A25"/>
    <w:rsid w:val="00851B65"/>
    <w:rsid w:val="008527B3"/>
    <w:rsid w:val="00852A1C"/>
    <w:rsid w:val="00852B2F"/>
    <w:rsid w:val="0085319E"/>
    <w:rsid w:val="00853D89"/>
    <w:rsid w:val="008552F9"/>
    <w:rsid w:val="00855407"/>
    <w:rsid w:val="00855635"/>
    <w:rsid w:val="008568EC"/>
    <w:rsid w:val="00861C37"/>
    <w:rsid w:val="008620DC"/>
    <w:rsid w:val="00862C20"/>
    <w:rsid w:val="00862D78"/>
    <w:rsid w:val="008635DE"/>
    <w:rsid w:val="00864CFF"/>
    <w:rsid w:val="00866478"/>
    <w:rsid w:val="008701D4"/>
    <w:rsid w:val="00870C50"/>
    <w:rsid w:val="00871547"/>
    <w:rsid w:val="00871A4C"/>
    <w:rsid w:val="00873C12"/>
    <w:rsid w:val="00873EAE"/>
    <w:rsid w:val="00874E6F"/>
    <w:rsid w:val="00876782"/>
    <w:rsid w:val="00876B69"/>
    <w:rsid w:val="00876EE0"/>
    <w:rsid w:val="0087728E"/>
    <w:rsid w:val="008850EA"/>
    <w:rsid w:val="0088568E"/>
    <w:rsid w:val="00886200"/>
    <w:rsid w:val="008902A2"/>
    <w:rsid w:val="00892298"/>
    <w:rsid w:val="00892EAA"/>
    <w:rsid w:val="00892F2A"/>
    <w:rsid w:val="008937B9"/>
    <w:rsid w:val="00895EC0"/>
    <w:rsid w:val="008971B2"/>
    <w:rsid w:val="0089727E"/>
    <w:rsid w:val="008A02B4"/>
    <w:rsid w:val="008A13EF"/>
    <w:rsid w:val="008A1822"/>
    <w:rsid w:val="008A30D1"/>
    <w:rsid w:val="008A339E"/>
    <w:rsid w:val="008A394D"/>
    <w:rsid w:val="008A4C7B"/>
    <w:rsid w:val="008A51F7"/>
    <w:rsid w:val="008A55F6"/>
    <w:rsid w:val="008A6CA4"/>
    <w:rsid w:val="008A7FA8"/>
    <w:rsid w:val="008B0309"/>
    <w:rsid w:val="008B100E"/>
    <w:rsid w:val="008B1AAC"/>
    <w:rsid w:val="008B1B7E"/>
    <w:rsid w:val="008B5F61"/>
    <w:rsid w:val="008B6701"/>
    <w:rsid w:val="008B6887"/>
    <w:rsid w:val="008C3689"/>
    <w:rsid w:val="008C39D5"/>
    <w:rsid w:val="008C3F1A"/>
    <w:rsid w:val="008C6D83"/>
    <w:rsid w:val="008C76D3"/>
    <w:rsid w:val="008C7B4C"/>
    <w:rsid w:val="008D002E"/>
    <w:rsid w:val="008D015F"/>
    <w:rsid w:val="008D102F"/>
    <w:rsid w:val="008D26CC"/>
    <w:rsid w:val="008D28E4"/>
    <w:rsid w:val="008D2AEA"/>
    <w:rsid w:val="008D3639"/>
    <w:rsid w:val="008D3E5D"/>
    <w:rsid w:val="008D5FAF"/>
    <w:rsid w:val="008D66B9"/>
    <w:rsid w:val="008D78D8"/>
    <w:rsid w:val="008E0A2D"/>
    <w:rsid w:val="008E1B6C"/>
    <w:rsid w:val="008E1EBF"/>
    <w:rsid w:val="008E35E4"/>
    <w:rsid w:val="008E445F"/>
    <w:rsid w:val="008E451D"/>
    <w:rsid w:val="008E46A7"/>
    <w:rsid w:val="008E6723"/>
    <w:rsid w:val="008E70BE"/>
    <w:rsid w:val="008E7313"/>
    <w:rsid w:val="008F135B"/>
    <w:rsid w:val="008F29E5"/>
    <w:rsid w:val="008F490E"/>
    <w:rsid w:val="008F5A21"/>
    <w:rsid w:val="008F5DD6"/>
    <w:rsid w:val="008F5EBA"/>
    <w:rsid w:val="00900847"/>
    <w:rsid w:val="0090321E"/>
    <w:rsid w:val="00904113"/>
    <w:rsid w:val="0090466F"/>
    <w:rsid w:val="009046CA"/>
    <w:rsid w:val="00906153"/>
    <w:rsid w:val="0090693A"/>
    <w:rsid w:val="00907153"/>
    <w:rsid w:val="009079B1"/>
    <w:rsid w:val="0091089A"/>
    <w:rsid w:val="00912A42"/>
    <w:rsid w:val="00913310"/>
    <w:rsid w:val="00913BEF"/>
    <w:rsid w:val="00913F6F"/>
    <w:rsid w:val="009142B2"/>
    <w:rsid w:val="00914B85"/>
    <w:rsid w:val="0091617F"/>
    <w:rsid w:val="00916805"/>
    <w:rsid w:val="00920013"/>
    <w:rsid w:val="00920DF1"/>
    <w:rsid w:val="009214F8"/>
    <w:rsid w:val="009218CB"/>
    <w:rsid w:val="00921A88"/>
    <w:rsid w:val="009226DB"/>
    <w:rsid w:val="00925A88"/>
    <w:rsid w:val="00925E67"/>
    <w:rsid w:val="009262E1"/>
    <w:rsid w:val="00926758"/>
    <w:rsid w:val="009267A8"/>
    <w:rsid w:val="009304B9"/>
    <w:rsid w:val="00930859"/>
    <w:rsid w:val="00930FF1"/>
    <w:rsid w:val="0093118E"/>
    <w:rsid w:val="00933977"/>
    <w:rsid w:val="00934EF6"/>
    <w:rsid w:val="0093506B"/>
    <w:rsid w:val="009354C3"/>
    <w:rsid w:val="0093658F"/>
    <w:rsid w:val="00936C08"/>
    <w:rsid w:val="00941818"/>
    <w:rsid w:val="00941EFF"/>
    <w:rsid w:val="00942785"/>
    <w:rsid w:val="0094475F"/>
    <w:rsid w:val="009451F8"/>
    <w:rsid w:val="009454D5"/>
    <w:rsid w:val="00945E7D"/>
    <w:rsid w:val="00947753"/>
    <w:rsid w:val="0095041A"/>
    <w:rsid w:val="0095060F"/>
    <w:rsid w:val="00950C74"/>
    <w:rsid w:val="0095192E"/>
    <w:rsid w:val="009521D8"/>
    <w:rsid w:val="00952358"/>
    <w:rsid w:val="00953830"/>
    <w:rsid w:val="009555A0"/>
    <w:rsid w:val="00957947"/>
    <w:rsid w:val="00960DBD"/>
    <w:rsid w:val="00961532"/>
    <w:rsid w:val="009617CE"/>
    <w:rsid w:val="00961B93"/>
    <w:rsid w:val="0096357F"/>
    <w:rsid w:val="00963C96"/>
    <w:rsid w:val="00964A7B"/>
    <w:rsid w:val="00964FD9"/>
    <w:rsid w:val="00965E9C"/>
    <w:rsid w:val="00966619"/>
    <w:rsid w:val="009677AE"/>
    <w:rsid w:val="009678C3"/>
    <w:rsid w:val="00972073"/>
    <w:rsid w:val="00972F1F"/>
    <w:rsid w:val="00973DD7"/>
    <w:rsid w:val="00974BCF"/>
    <w:rsid w:val="009752E0"/>
    <w:rsid w:val="00975A09"/>
    <w:rsid w:val="00976B4A"/>
    <w:rsid w:val="009801D5"/>
    <w:rsid w:val="00980631"/>
    <w:rsid w:val="00982521"/>
    <w:rsid w:val="00982799"/>
    <w:rsid w:val="009827A9"/>
    <w:rsid w:val="00982CB9"/>
    <w:rsid w:val="009831B9"/>
    <w:rsid w:val="00983F0D"/>
    <w:rsid w:val="00985A94"/>
    <w:rsid w:val="00985F27"/>
    <w:rsid w:val="00985FFE"/>
    <w:rsid w:val="00990067"/>
    <w:rsid w:val="009935E6"/>
    <w:rsid w:val="00993A7A"/>
    <w:rsid w:val="00993D9F"/>
    <w:rsid w:val="009958D7"/>
    <w:rsid w:val="009A07C1"/>
    <w:rsid w:val="009A0DDB"/>
    <w:rsid w:val="009A5986"/>
    <w:rsid w:val="009A68BB"/>
    <w:rsid w:val="009A6EDD"/>
    <w:rsid w:val="009B0074"/>
    <w:rsid w:val="009B371C"/>
    <w:rsid w:val="009B503F"/>
    <w:rsid w:val="009B72DC"/>
    <w:rsid w:val="009B7418"/>
    <w:rsid w:val="009C0796"/>
    <w:rsid w:val="009C137C"/>
    <w:rsid w:val="009C293B"/>
    <w:rsid w:val="009C447D"/>
    <w:rsid w:val="009C6B85"/>
    <w:rsid w:val="009C78B0"/>
    <w:rsid w:val="009D056B"/>
    <w:rsid w:val="009D11AA"/>
    <w:rsid w:val="009D29D7"/>
    <w:rsid w:val="009D3197"/>
    <w:rsid w:val="009D3C74"/>
    <w:rsid w:val="009D4088"/>
    <w:rsid w:val="009D510C"/>
    <w:rsid w:val="009D52D7"/>
    <w:rsid w:val="009D7000"/>
    <w:rsid w:val="009E0124"/>
    <w:rsid w:val="009E19B7"/>
    <w:rsid w:val="009E3562"/>
    <w:rsid w:val="009E43E2"/>
    <w:rsid w:val="009E5400"/>
    <w:rsid w:val="009E5CEC"/>
    <w:rsid w:val="009E5EF7"/>
    <w:rsid w:val="009E66C2"/>
    <w:rsid w:val="009E761E"/>
    <w:rsid w:val="009E7899"/>
    <w:rsid w:val="009F1FBB"/>
    <w:rsid w:val="009F2712"/>
    <w:rsid w:val="009F358A"/>
    <w:rsid w:val="009F3BD9"/>
    <w:rsid w:val="009F43D0"/>
    <w:rsid w:val="009F445C"/>
    <w:rsid w:val="009F6198"/>
    <w:rsid w:val="009F6F26"/>
    <w:rsid w:val="009F7AF6"/>
    <w:rsid w:val="00A00134"/>
    <w:rsid w:val="00A00B25"/>
    <w:rsid w:val="00A01150"/>
    <w:rsid w:val="00A016E6"/>
    <w:rsid w:val="00A01FB4"/>
    <w:rsid w:val="00A0424F"/>
    <w:rsid w:val="00A05309"/>
    <w:rsid w:val="00A07F46"/>
    <w:rsid w:val="00A10E97"/>
    <w:rsid w:val="00A11438"/>
    <w:rsid w:val="00A1184A"/>
    <w:rsid w:val="00A11F8B"/>
    <w:rsid w:val="00A12697"/>
    <w:rsid w:val="00A128DD"/>
    <w:rsid w:val="00A12C54"/>
    <w:rsid w:val="00A14B1D"/>
    <w:rsid w:val="00A14C2B"/>
    <w:rsid w:val="00A1614D"/>
    <w:rsid w:val="00A174C1"/>
    <w:rsid w:val="00A17B55"/>
    <w:rsid w:val="00A20BE9"/>
    <w:rsid w:val="00A20D7F"/>
    <w:rsid w:val="00A21F32"/>
    <w:rsid w:val="00A2208A"/>
    <w:rsid w:val="00A2367E"/>
    <w:rsid w:val="00A23838"/>
    <w:rsid w:val="00A2533F"/>
    <w:rsid w:val="00A25794"/>
    <w:rsid w:val="00A27505"/>
    <w:rsid w:val="00A27991"/>
    <w:rsid w:val="00A27A17"/>
    <w:rsid w:val="00A31393"/>
    <w:rsid w:val="00A31826"/>
    <w:rsid w:val="00A327DC"/>
    <w:rsid w:val="00A35BE4"/>
    <w:rsid w:val="00A36542"/>
    <w:rsid w:val="00A36D86"/>
    <w:rsid w:val="00A373D4"/>
    <w:rsid w:val="00A4028F"/>
    <w:rsid w:val="00A40B00"/>
    <w:rsid w:val="00A41216"/>
    <w:rsid w:val="00A426D5"/>
    <w:rsid w:val="00A42895"/>
    <w:rsid w:val="00A42904"/>
    <w:rsid w:val="00A44B9D"/>
    <w:rsid w:val="00A450EB"/>
    <w:rsid w:val="00A46671"/>
    <w:rsid w:val="00A471F7"/>
    <w:rsid w:val="00A5011B"/>
    <w:rsid w:val="00A516A8"/>
    <w:rsid w:val="00A52833"/>
    <w:rsid w:val="00A52BD1"/>
    <w:rsid w:val="00A52D43"/>
    <w:rsid w:val="00A53DF9"/>
    <w:rsid w:val="00A54064"/>
    <w:rsid w:val="00A55FAE"/>
    <w:rsid w:val="00A56C53"/>
    <w:rsid w:val="00A56C60"/>
    <w:rsid w:val="00A601D6"/>
    <w:rsid w:val="00A610D4"/>
    <w:rsid w:val="00A615D3"/>
    <w:rsid w:val="00A61655"/>
    <w:rsid w:val="00A61B6D"/>
    <w:rsid w:val="00A6375F"/>
    <w:rsid w:val="00A64BDE"/>
    <w:rsid w:val="00A6547A"/>
    <w:rsid w:val="00A70EC8"/>
    <w:rsid w:val="00A721B1"/>
    <w:rsid w:val="00A81C46"/>
    <w:rsid w:val="00A82108"/>
    <w:rsid w:val="00A82473"/>
    <w:rsid w:val="00A8383C"/>
    <w:rsid w:val="00A83BE4"/>
    <w:rsid w:val="00A83D3B"/>
    <w:rsid w:val="00A8417B"/>
    <w:rsid w:val="00A847CE"/>
    <w:rsid w:val="00A9020D"/>
    <w:rsid w:val="00A923E4"/>
    <w:rsid w:val="00A93585"/>
    <w:rsid w:val="00A94498"/>
    <w:rsid w:val="00A945A0"/>
    <w:rsid w:val="00A96791"/>
    <w:rsid w:val="00AA08DC"/>
    <w:rsid w:val="00AA12F6"/>
    <w:rsid w:val="00AA1712"/>
    <w:rsid w:val="00AA1C9A"/>
    <w:rsid w:val="00AA228D"/>
    <w:rsid w:val="00AA2A47"/>
    <w:rsid w:val="00AA3A4F"/>
    <w:rsid w:val="00AA3DA2"/>
    <w:rsid w:val="00AA5093"/>
    <w:rsid w:val="00AA62C4"/>
    <w:rsid w:val="00AB0CA5"/>
    <w:rsid w:val="00AB12D7"/>
    <w:rsid w:val="00AB1982"/>
    <w:rsid w:val="00AB1F0C"/>
    <w:rsid w:val="00AB25A9"/>
    <w:rsid w:val="00AB2CE1"/>
    <w:rsid w:val="00AB301F"/>
    <w:rsid w:val="00AB38B5"/>
    <w:rsid w:val="00AB4056"/>
    <w:rsid w:val="00AB424F"/>
    <w:rsid w:val="00AB42F1"/>
    <w:rsid w:val="00AB43E6"/>
    <w:rsid w:val="00AB5045"/>
    <w:rsid w:val="00AB6689"/>
    <w:rsid w:val="00AC0949"/>
    <w:rsid w:val="00AC2B16"/>
    <w:rsid w:val="00AC2C4E"/>
    <w:rsid w:val="00AC3AA7"/>
    <w:rsid w:val="00AC43F8"/>
    <w:rsid w:val="00AC48B7"/>
    <w:rsid w:val="00AC4E3C"/>
    <w:rsid w:val="00AC5874"/>
    <w:rsid w:val="00AD0635"/>
    <w:rsid w:val="00AD11C0"/>
    <w:rsid w:val="00AD1639"/>
    <w:rsid w:val="00AD1C47"/>
    <w:rsid w:val="00AD3149"/>
    <w:rsid w:val="00AD3F2A"/>
    <w:rsid w:val="00AD41BF"/>
    <w:rsid w:val="00AD4E8B"/>
    <w:rsid w:val="00AD5ACA"/>
    <w:rsid w:val="00AD61DF"/>
    <w:rsid w:val="00AD6B26"/>
    <w:rsid w:val="00AD720A"/>
    <w:rsid w:val="00AE0E9B"/>
    <w:rsid w:val="00AE283E"/>
    <w:rsid w:val="00AE2928"/>
    <w:rsid w:val="00AE2EE2"/>
    <w:rsid w:val="00AE2F49"/>
    <w:rsid w:val="00AE32FE"/>
    <w:rsid w:val="00AE44B0"/>
    <w:rsid w:val="00AE6482"/>
    <w:rsid w:val="00AE698B"/>
    <w:rsid w:val="00AE6ED8"/>
    <w:rsid w:val="00AF078D"/>
    <w:rsid w:val="00AF0951"/>
    <w:rsid w:val="00AF15E8"/>
    <w:rsid w:val="00AF291E"/>
    <w:rsid w:val="00AF3BCC"/>
    <w:rsid w:val="00AF3E30"/>
    <w:rsid w:val="00AF46A6"/>
    <w:rsid w:val="00AF52CB"/>
    <w:rsid w:val="00AF5420"/>
    <w:rsid w:val="00AF6AE8"/>
    <w:rsid w:val="00AF6D50"/>
    <w:rsid w:val="00AF77B4"/>
    <w:rsid w:val="00B000B5"/>
    <w:rsid w:val="00B00A33"/>
    <w:rsid w:val="00B00C4C"/>
    <w:rsid w:val="00B019DD"/>
    <w:rsid w:val="00B02D5F"/>
    <w:rsid w:val="00B04B28"/>
    <w:rsid w:val="00B05626"/>
    <w:rsid w:val="00B05693"/>
    <w:rsid w:val="00B06470"/>
    <w:rsid w:val="00B073E7"/>
    <w:rsid w:val="00B074F5"/>
    <w:rsid w:val="00B0765E"/>
    <w:rsid w:val="00B07EBD"/>
    <w:rsid w:val="00B100C8"/>
    <w:rsid w:val="00B114FB"/>
    <w:rsid w:val="00B118B3"/>
    <w:rsid w:val="00B13D6F"/>
    <w:rsid w:val="00B15ED6"/>
    <w:rsid w:val="00B17ABF"/>
    <w:rsid w:val="00B210F5"/>
    <w:rsid w:val="00B21DA9"/>
    <w:rsid w:val="00B21E9C"/>
    <w:rsid w:val="00B22246"/>
    <w:rsid w:val="00B223F4"/>
    <w:rsid w:val="00B22D6A"/>
    <w:rsid w:val="00B232F3"/>
    <w:rsid w:val="00B26A0A"/>
    <w:rsid w:val="00B27E8D"/>
    <w:rsid w:val="00B3401F"/>
    <w:rsid w:val="00B34E30"/>
    <w:rsid w:val="00B36EA7"/>
    <w:rsid w:val="00B40933"/>
    <w:rsid w:val="00B42005"/>
    <w:rsid w:val="00B437DD"/>
    <w:rsid w:val="00B44D40"/>
    <w:rsid w:val="00B462D8"/>
    <w:rsid w:val="00B478FE"/>
    <w:rsid w:val="00B50221"/>
    <w:rsid w:val="00B519E1"/>
    <w:rsid w:val="00B51D8F"/>
    <w:rsid w:val="00B51DC9"/>
    <w:rsid w:val="00B52D89"/>
    <w:rsid w:val="00B52EE5"/>
    <w:rsid w:val="00B542C0"/>
    <w:rsid w:val="00B54A62"/>
    <w:rsid w:val="00B56ECD"/>
    <w:rsid w:val="00B6296F"/>
    <w:rsid w:val="00B62BE5"/>
    <w:rsid w:val="00B63268"/>
    <w:rsid w:val="00B63866"/>
    <w:rsid w:val="00B64B9D"/>
    <w:rsid w:val="00B65119"/>
    <w:rsid w:val="00B65C5F"/>
    <w:rsid w:val="00B66777"/>
    <w:rsid w:val="00B6680B"/>
    <w:rsid w:val="00B66AAE"/>
    <w:rsid w:val="00B70833"/>
    <w:rsid w:val="00B7087F"/>
    <w:rsid w:val="00B71C61"/>
    <w:rsid w:val="00B71EE9"/>
    <w:rsid w:val="00B721CA"/>
    <w:rsid w:val="00B727DE"/>
    <w:rsid w:val="00B729C3"/>
    <w:rsid w:val="00B7316F"/>
    <w:rsid w:val="00B735EF"/>
    <w:rsid w:val="00B73954"/>
    <w:rsid w:val="00B73A2A"/>
    <w:rsid w:val="00B73BC6"/>
    <w:rsid w:val="00B73D4E"/>
    <w:rsid w:val="00B74871"/>
    <w:rsid w:val="00B74D3B"/>
    <w:rsid w:val="00B75A41"/>
    <w:rsid w:val="00B75B62"/>
    <w:rsid w:val="00B763E7"/>
    <w:rsid w:val="00B77803"/>
    <w:rsid w:val="00B77F79"/>
    <w:rsid w:val="00B82922"/>
    <w:rsid w:val="00B83119"/>
    <w:rsid w:val="00B8518F"/>
    <w:rsid w:val="00B85C04"/>
    <w:rsid w:val="00B868B7"/>
    <w:rsid w:val="00B87A81"/>
    <w:rsid w:val="00B87AE5"/>
    <w:rsid w:val="00B87B50"/>
    <w:rsid w:val="00B906A7"/>
    <w:rsid w:val="00B9094E"/>
    <w:rsid w:val="00B92410"/>
    <w:rsid w:val="00B929CD"/>
    <w:rsid w:val="00B93A88"/>
    <w:rsid w:val="00B9514E"/>
    <w:rsid w:val="00B959CC"/>
    <w:rsid w:val="00B95A28"/>
    <w:rsid w:val="00BA03EC"/>
    <w:rsid w:val="00BA34E2"/>
    <w:rsid w:val="00BA3B80"/>
    <w:rsid w:val="00BA4BF8"/>
    <w:rsid w:val="00BA5F4F"/>
    <w:rsid w:val="00BA69EA"/>
    <w:rsid w:val="00BA75CC"/>
    <w:rsid w:val="00BA7E65"/>
    <w:rsid w:val="00BB0155"/>
    <w:rsid w:val="00BB0E65"/>
    <w:rsid w:val="00BB2523"/>
    <w:rsid w:val="00BB3728"/>
    <w:rsid w:val="00BB43FD"/>
    <w:rsid w:val="00BB4FC4"/>
    <w:rsid w:val="00BB5E8C"/>
    <w:rsid w:val="00BB65A4"/>
    <w:rsid w:val="00BB670F"/>
    <w:rsid w:val="00BB74A1"/>
    <w:rsid w:val="00BB7597"/>
    <w:rsid w:val="00BB7D70"/>
    <w:rsid w:val="00BC341F"/>
    <w:rsid w:val="00BC4650"/>
    <w:rsid w:val="00BC5192"/>
    <w:rsid w:val="00BC6349"/>
    <w:rsid w:val="00BC6860"/>
    <w:rsid w:val="00BC748A"/>
    <w:rsid w:val="00BC75AB"/>
    <w:rsid w:val="00BC76C7"/>
    <w:rsid w:val="00BC78F2"/>
    <w:rsid w:val="00BD00D1"/>
    <w:rsid w:val="00BD03C0"/>
    <w:rsid w:val="00BD1AAF"/>
    <w:rsid w:val="00BD3212"/>
    <w:rsid w:val="00BD3457"/>
    <w:rsid w:val="00BD3F74"/>
    <w:rsid w:val="00BD4686"/>
    <w:rsid w:val="00BD5454"/>
    <w:rsid w:val="00BD5485"/>
    <w:rsid w:val="00BD646A"/>
    <w:rsid w:val="00BD7B4F"/>
    <w:rsid w:val="00BE0B60"/>
    <w:rsid w:val="00BE1B1D"/>
    <w:rsid w:val="00BE1B7D"/>
    <w:rsid w:val="00BE1BC0"/>
    <w:rsid w:val="00BE2F45"/>
    <w:rsid w:val="00BE3139"/>
    <w:rsid w:val="00BE436A"/>
    <w:rsid w:val="00BE5AF1"/>
    <w:rsid w:val="00BE5D3F"/>
    <w:rsid w:val="00BF0DDF"/>
    <w:rsid w:val="00BF0E58"/>
    <w:rsid w:val="00BF359F"/>
    <w:rsid w:val="00BF4BCF"/>
    <w:rsid w:val="00BF5468"/>
    <w:rsid w:val="00BF5A2A"/>
    <w:rsid w:val="00BF6E5C"/>
    <w:rsid w:val="00C008AC"/>
    <w:rsid w:val="00C00F1F"/>
    <w:rsid w:val="00C01807"/>
    <w:rsid w:val="00C01D13"/>
    <w:rsid w:val="00C0292B"/>
    <w:rsid w:val="00C03107"/>
    <w:rsid w:val="00C03754"/>
    <w:rsid w:val="00C0444D"/>
    <w:rsid w:val="00C05208"/>
    <w:rsid w:val="00C057C4"/>
    <w:rsid w:val="00C06531"/>
    <w:rsid w:val="00C07128"/>
    <w:rsid w:val="00C0720B"/>
    <w:rsid w:val="00C1046D"/>
    <w:rsid w:val="00C11250"/>
    <w:rsid w:val="00C11F64"/>
    <w:rsid w:val="00C12157"/>
    <w:rsid w:val="00C12507"/>
    <w:rsid w:val="00C12DAA"/>
    <w:rsid w:val="00C1334F"/>
    <w:rsid w:val="00C13640"/>
    <w:rsid w:val="00C161DC"/>
    <w:rsid w:val="00C16C2E"/>
    <w:rsid w:val="00C20D50"/>
    <w:rsid w:val="00C231C9"/>
    <w:rsid w:val="00C23CF6"/>
    <w:rsid w:val="00C24A5A"/>
    <w:rsid w:val="00C24CDB"/>
    <w:rsid w:val="00C2629E"/>
    <w:rsid w:val="00C26498"/>
    <w:rsid w:val="00C27626"/>
    <w:rsid w:val="00C3254A"/>
    <w:rsid w:val="00C34037"/>
    <w:rsid w:val="00C34912"/>
    <w:rsid w:val="00C357C8"/>
    <w:rsid w:val="00C36515"/>
    <w:rsid w:val="00C36E46"/>
    <w:rsid w:val="00C374E8"/>
    <w:rsid w:val="00C40228"/>
    <w:rsid w:val="00C405AC"/>
    <w:rsid w:val="00C40DE3"/>
    <w:rsid w:val="00C41E15"/>
    <w:rsid w:val="00C42553"/>
    <w:rsid w:val="00C429C7"/>
    <w:rsid w:val="00C443DC"/>
    <w:rsid w:val="00C44837"/>
    <w:rsid w:val="00C4589B"/>
    <w:rsid w:val="00C465A9"/>
    <w:rsid w:val="00C50231"/>
    <w:rsid w:val="00C537A4"/>
    <w:rsid w:val="00C556C8"/>
    <w:rsid w:val="00C55C5E"/>
    <w:rsid w:val="00C60441"/>
    <w:rsid w:val="00C60616"/>
    <w:rsid w:val="00C61D2E"/>
    <w:rsid w:val="00C62656"/>
    <w:rsid w:val="00C62ECE"/>
    <w:rsid w:val="00C6357A"/>
    <w:rsid w:val="00C63D3E"/>
    <w:rsid w:val="00C648F9"/>
    <w:rsid w:val="00C66A8F"/>
    <w:rsid w:val="00C66D6A"/>
    <w:rsid w:val="00C66FC2"/>
    <w:rsid w:val="00C67BCE"/>
    <w:rsid w:val="00C67FE6"/>
    <w:rsid w:val="00C70379"/>
    <w:rsid w:val="00C70B16"/>
    <w:rsid w:val="00C71EC5"/>
    <w:rsid w:val="00C74201"/>
    <w:rsid w:val="00C75924"/>
    <w:rsid w:val="00C771E8"/>
    <w:rsid w:val="00C82DE0"/>
    <w:rsid w:val="00C833C7"/>
    <w:rsid w:val="00C842BB"/>
    <w:rsid w:val="00C85457"/>
    <w:rsid w:val="00C87FB5"/>
    <w:rsid w:val="00C91A96"/>
    <w:rsid w:val="00C91D5C"/>
    <w:rsid w:val="00C93879"/>
    <w:rsid w:val="00C942A8"/>
    <w:rsid w:val="00C94AED"/>
    <w:rsid w:val="00C963C8"/>
    <w:rsid w:val="00C97A6B"/>
    <w:rsid w:val="00C97E63"/>
    <w:rsid w:val="00CA055B"/>
    <w:rsid w:val="00CA19D8"/>
    <w:rsid w:val="00CA3266"/>
    <w:rsid w:val="00CA3AE7"/>
    <w:rsid w:val="00CA53F8"/>
    <w:rsid w:val="00CA6748"/>
    <w:rsid w:val="00CB03CE"/>
    <w:rsid w:val="00CB0A0B"/>
    <w:rsid w:val="00CB0E3C"/>
    <w:rsid w:val="00CB10C9"/>
    <w:rsid w:val="00CB1954"/>
    <w:rsid w:val="00CB26A8"/>
    <w:rsid w:val="00CB29B0"/>
    <w:rsid w:val="00CB2C7C"/>
    <w:rsid w:val="00CB2E62"/>
    <w:rsid w:val="00CB346E"/>
    <w:rsid w:val="00CB3C82"/>
    <w:rsid w:val="00CB4831"/>
    <w:rsid w:val="00CB4BD7"/>
    <w:rsid w:val="00CB5029"/>
    <w:rsid w:val="00CB51A5"/>
    <w:rsid w:val="00CB63D7"/>
    <w:rsid w:val="00CB64E3"/>
    <w:rsid w:val="00CB6CDF"/>
    <w:rsid w:val="00CB6F29"/>
    <w:rsid w:val="00CC0138"/>
    <w:rsid w:val="00CC0D7E"/>
    <w:rsid w:val="00CC1CD5"/>
    <w:rsid w:val="00CC352C"/>
    <w:rsid w:val="00CC3715"/>
    <w:rsid w:val="00CC63A9"/>
    <w:rsid w:val="00CC747A"/>
    <w:rsid w:val="00CC77F0"/>
    <w:rsid w:val="00CD3A14"/>
    <w:rsid w:val="00CD57A9"/>
    <w:rsid w:val="00CD6E0E"/>
    <w:rsid w:val="00CD75E2"/>
    <w:rsid w:val="00CD78A9"/>
    <w:rsid w:val="00CE06F4"/>
    <w:rsid w:val="00CE172F"/>
    <w:rsid w:val="00CE34DF"/>
    <w:rsid w:val="00CE3813"/>
    <w:rsid w:val="00CE4A63"/>
    <w:rsid w:val="00CE5955"/>
    <w:rsid w:val="00CE5A1F"/>
    <w:rsid w:val="00CE6728"/>
    <w:rsid w:val="00CE684A"/>
    <w:rsid w:val="00CE7502"/>
    <w:rsid w:val="00CF19B5"/>
    <w:rsid w:val="00CF272D"/>
    <w:rsid w:val="00CF3110"/>
    <w:rsid w:val="00CF4123"/>
    <w:rsid w:val="00CF470F"/>
    <w:rsid w:val="00CF4790"/>
    <w:rsid w:val="00CF58A4"/>
    <w:rsid w:val="00CF650B"/>
    <w:rsid w:val="00CF656D"/>
    <w:rsid w:val="00CF79A1"/>
    <w:rsid w:val="00CF7F8E"/>
    <w:rsid w:val="00D006E4"/>
    <w:rsid w:val="00D00AAF"/>
    <w:rsid w:val="00D00C2C"/>
    <w:rsid w:val="00D015D9"/>
    <w:rsid w:val="00D05240"/>
    <w:rsid w:val="00D05430"/>
    <w:rsid w:val="00D0640D"/>
    <w:rsid w:val="00D06C23"/>
    <w:rsid w:val="00D10622"/>
    <w:rsid w:val="00D11F18"/>
    <w:rsid w:val="00D11FDD"/>
    <w:rsid w:val="00D12235"/>
    <w:rsid w:val="00D12ABC"/>
    <w:rsid w:val="00D13A12"/>
    <w:rsid w:val="00D13F2E"/>
    <w:rsid w:val="00D15167"/>
    <w:rsid w:val="00D16340"/>
    <w:rsid w:val="00D20734"/>
    <w:rsid w:val="00D246EF"/>
    <w:rsid w:val="00D261AD"/>
    <w:rsid w:val="00D27FAB"/>
    <w:rsid w:val="00D300B2"/>
    <w:rsid w:val="00D3132D"/>
    <w:rsid w:val="00D33076"/>
    <w:rsid w:val="00D33219"/>
    <w:rsid w:val="00D3341E"/>
    <w:rsid w:val="00D340B5"/>
    <w:rsid w:val="00D3559F"/>
    <w:rsid w:val="00D36785"/>
    <w:rsid w:val="00D36C5F"/>
    <w:rsid w:val="00D376A5"/>
    <w:rsid w:val="00D40732"/>
    <w:rsid w:val="00D41506"/>
    <w:rsid w:val="00D41959"/>
    <w:rsid w:val="00D41F11"/>
    <w:rsid w:val="00D43CF2"/>
    <w:rsid w:val="00D4464A"/>
    <w:rsid w:val="00D469B3"/>
    <w:rsid w:val="00D47769"/>
    <w:rsid w:val="00D47A52"/>
    <w:rsid w:val="00D51A52"/>
    <w:rsid w:val="00D523DB"/>
    <w:rsid w:val="00D53F6E"/>
    <w:rsid w:val="00D542F6"/>
    <w:rsid w:val="00D552C8"/>
    <w:rsid w:val="00D55C2C"/>
    <w:rsid w:val="00D60E3B"/>
    <w:rsid w:val="00D61B9F"/>
    <w:rsid w:val="00D622FE"/>
    <w:rsid w:val="00D62416"/>
    <w:rsid w:val="00D647BF"/>
    <w:rsid w:val="00D64BBD"/>
    <w:rsid w:val="00D64E9B"/>
    <w:rsid w:val="00D66499"/>
    <w:rsid w:val="00D677E5"/>
    <w:rsid w:val="00D67E08"/>
    <w:rsid w:val="00D722EC"/>
    <w:rsid w:val="00D7394B"/>
    <w:rsid w:val="00D75824"/>
    <w:rsid w:val="00D80B53"/>
    <w:rsid w:val="00D8247D"/>
    <w:rsid w:val="00D8271A"/>
    <w:rsid w:val="00D83381"/>
    <w:rsid w:val="00D846F4"/>
    <w:rsid w:val="00D85175"/>
    <w:rsid w:val="00D85220"/>
    <w:rsid w:val="00D8607A"/>
    <w:rsid w:val="00D87861"/>
    <w:rsid w:val="00D87B26"/>
    <w:rsid w:val="00D9049C"/>
    <w:rsid w:val="00D91ACD"/>
    <w:rsid w:val="00D9345E"/>
    <w:rsid w:val="00D94457"/>
    <w:rsid w:val="00D94998"/>
    <w:rsid w:val="00D95936"/>
    <w:rsid w:val="00D95BE2"/>
    <w:rsid w:val="00D96C43"/>
    <w:rsid w:val="00D96EF7"/>
    <w:rsid w:val="00DA00D4"/>
    <w:rsid w:val="00DA2022"/>
    <w:rsid w:val="00DA2B6D"/>
    <w:rsid w:val="00DA4199"/>
    <w:rsid w:val="00DA4A76"/>
    <w:rsid w:val="00DA4C1A"/>
    <w:rsid w:val="00DA592E"/>
    <w:rsid w:val="00DA5CD7"/>
    <w:rsid w:val="00DA6A94"/>
    <w:rsid w:val="00DA6E6F"/>
    <w:rsid w:val="00DA7C5B"/>
    <w:rsid w:val="00DB1631"/>
    <w:rsid w:val="00DB40ED"/>
    <w:rsid w:val="00DB415E"/>
    <w:rsid w:val="00DB4C00"/>
    <w:rsid w:val="00DB4F6C"/>
    <w:rsid w:val="00DB5E72"/>
    <w:rsid w:val="00DB73DA"/>
    <w:rsid w:val="00DC04FA"/>
    <w:rsid w:val="00DC0EC2"/>
    <w:rsid w:val="00DC1140"/>
    <w:rsid w:val="00DC13F3"/>
    <w:rsid w:val="00DC16A6"/>
    <w:rsid w:val="00DC6C26"/>
    <w:rsid w:val="00DC7212"/>
    <w:rsid w:val="00DD18ED"/>
    <w:rsid w:val="00DD1AAC"/>
    <w:rsid w:val="00DD1BAB"/>
    <w:rsid w:val="00DD28CF"/>
    <w:rsid w:val="00DD364B"/>
    <w:rsid w:val="00DD369B"/>
    <w:rsid w:val="00DD4265"/>
    <w:rsid w:val="00DD4709"/>
    <w:rsid w:val="00DD571E"/>
    <w:rsid w:val="00DD752B"/>
    <w:rsid w:val="00DD78E5"/>
    <w:rsid w:val="00DE0307"/>
    <w:rsid w:val="00DE03C5"/>
    <w:rsid w:val="00DE2276"/>
    <w:rsid w:val="00DE2D49"/>
    <w:rsid w:val="00DE3429"/>
    <w:rsid w:val="00DE54AF"/>
    <w:rsid w:val="00DE63E5"/>
    <w:rsid w:val="00DF0DB8"/>
    <w:rsid w:val="00DF2DF0"/>
    <w:rsid w:val="00DF41ED"/>
    <w:rsid w:val="00DF4D13"/>
    <w:rsid w:val="00DF534F"/>
    <w:rsid w:val="00DF56E6"/>
    <w:rsid w:val="00DF669C"/>
    <w:rsid w:val="00DF6D74"/>
    <w:rsid w:val="00DF74CB"/>
    <w:rsid w:val="00E00596"/>
    <w:rsid w:val="00E0541E"/>
    <w:rsid w:val="00E06288"/>
    <w:rsid w:val="00E10898"/>
    <w:rsid w:val="00E12C0F"/>
    <w:rsid w:val="00E12E0C"/>
    <w:rsid w:val="00E13106"/>
    <w:rsid w:val="00E139D4"/>
    <w:rsid w:val="00E14480"/>
    <w:rsid w:val="00E16597"/>
    <w:rsid w:val="00E16CD0"/>
    <w:rsid w:val="00E16D00"/>
    <w:rsid w:val="00E205E9"/>
    <w:rsid w:val="00E20D04"/>
    <w:rsid w:val="00E23900"/>
    <w:rsid w:val="00E23D05"/>
    <w:rsid w:val="00E244DB"/>
    <w:rsid w:val="00E2484E"/>
    <w:rsid w:val="00E264BC"/>
    <w:rsid w:val="00E26BBD"/>
    <w:rsid w:val="00E26CD1"/>
    <w:rsid w:val="00E27453"/>
    <w:rsid w:val="00E275F0"/>
    <w:rsid w:val="00E27D5E"/>
    <w:rsid w:val="00E30AD0"/>
    <w:rsid w:val="00E34A2B"/>
    <w:rsid w:val="00E3516A"/>
    <w:rsid w:val="00E371FB"/>
    <w:rsid w:val="00E40A36"/>
    <w:rsid w:val="00E413C3"/>
    <w:rsid w:val="00E43405"/>
    <w:rsid w:val="00E43C92"/>
    <w:rsid w:val="00E4474E"/>
    <w:rsid w:val="00E44AAC"/>
    <w:rsid w:val="00E454C5"/>
    <w:rsid w:val="00E454DA"/>
    <w:rsid w:val="00E455DA"/>
    <w:rsid w:val="00E458EF"/>
    <w:rsid w:val="00E46E76"/>
    <w:rsid w:val="00E4718A"/>
    <w:rsid w:val="00E47AB2"/>
    <w:rsid w:val="00E51D29"/>
    <w:rsid w:val="00E5270C"/>
    <w:rsid w:val="00E55815"/>
    <w:rsid w:val="00E562FE"/>
    <w:rsid w:val="00E5650D"/>
    <w:rsid w:val="00E56931"/>
    <w:rsid w:val="00E5705D"/>
    <w:rsid w:val="00E57D1C"/>
    <w:rsid w:val="00E60E51"/>
    <w:rsid w:val="00E612DC"/>
    <w:rsid w:val="00E62A2E"/>
    <w:rsid w:val="00E62C04"/>
    <w:rsid w:val="00E63DE6"/>
    <w:rsid w:val="00E64D36"/>
    <w:rsid w:val="00E65CCA"/>
    <w:rsid w:val="00E70B3E"/>
    <w:rsid w:val="00E7330A"/>
    <w:rsid w:val="00E75028"/>
    <w:rsid w:val="00E75BB3"/>
    <w:rsid w:val="00E76C21"/>
    <w:rsid w:val="00E76D7B"/>
    <w:rsid w:val="00E7736D"/>
    <w:rsid w:val="00E8166A"/>
    <w:rsid w:val="00E825A4"/>
    <w:rsid w:val="00E833E8"/>
    <w:rsid w:val="00E83EE7"/>
    <w:rsid w:val="00E86269"/>
    <w:rsid w:val="00E862E7"/>
    <w:rsid w:val="00E86EED"/>
    <w:rsid w:val="00E90216"/>
    <w:rsid w:val="00E906A2"/>
    <w:rsid w:val="00E91B30"/>
    <w:rsid w:val="00E91B6E"/>
    <w:rsid w:val="00E9204F"/>
    <w:rsid w:val="00E92B54"/>
    <w:rsid w:val="00E92C8B"/>
    <w:rsid w:val="00E9300A"/>
    <w:rsid w:val="00E932E8"/>
    <w:rsid w:val="00E93754"/>
    <w:rsid w:val="00E93AA3"/>
    <w:rsid w:val="00E94385"/>
    <w:rsid w:val="00E95F77"/>
    <w:rsid w:val="00E96589"/>
    <w:rsid w:val="00E96864"/>
    <w:rsid w:val="00EA0BD0"/>
    <w:rsid w:val="00EA0FB7"/>
    <w:rsid w:val="00EA1529"/>
    <w:rsid w:val="00EA1721"/>
    <w:rsid w:val="00EA2D7E"/>
    <w:rsid w:val="00EA5A58"/>
    <w:rsid w:val="00EA5FB7"/>
    <w:rsid w:val="00EA61AA"/>
    <w:rsid w:val="00EA750F"/>
    <w:rsid w:val="00EB197A"/>
    <w:rsid w:val="00EB3FA3"/>
    <w:rsid w:val="00EB4B08"/>
    <w:rsid w:val="00EB4EDD"/>
    <w:rsid w:val="00EB55AF"/>
    <w:rsid w:val="00EB5E59"/>
    <w:rsid w:val="00EB6216"/>
    <w:rsid w:val="00EB7B51"/>
    <w:rsid w:val="00EC2403"/>
    <w:rsid w:val="00ED0EE6"/>
    <w:rsid w:val="00ED3027"/>
    <w:rsid w:val="00ED302D"/>
    <w:rsid w:val="00ED4FAF"/>
    <w:rsid w:val="00ED67AB"/>
    <w:rsid w:val="00ED7B08"/>
    <w:rsid w:val="00ED7F3A"/>
    <w:rsid w:val="00EE0687"/>
    <w:rsid w:val="00EE32F0"/>
    <w:rsid w:val="00EE5738"/>
    <w:rsid w:val="00EE6D27"/>
    <w:rsid w:val="00EF119A"/>
    <w:rsid w:val="00EF204D"/>
    <w:rsid w:val="00EF334B"/>
    <w:rsid w:val="00EF3A2B"/>
    <w:rsid w:val="00EF3DA1"/>
    <w:rsid w:val="00EF4F3E"/>
    <w:rsid w:val="00EF524D"/>
    <w:rsid w:val="00EF5741"/>
    <w:rsid w:val="00EF59A7"/>
    <w:rsid w:val="00F00B74"/>
    <w:rsid w:val="00F00DE7"/>
    <w:rsid w:val="00F03939"/>
    <w:rsid w:val="00F03C69"/>
    <w:rsid w:val="00F046F9"/>
    <w:rsid w:val="00F048C3"/>
    <w:rsid w:val="00F05D79"/>
    <w:rsid w:val="00F06586"/>
    <w:rsid w:val="00F07D76"/>
    <w:rsid w:val="00F10F8E"/>
    <w:rsid w:val="00F1147A"/>
    <w:rsid w:val="00F128C8"/>
    <w:rsid w:val="00F13864"/>
    <w:rsid w:val="00F142C3"/>
    <w:rsid w:val="00F143F7"/>
    <w:rsid w:val="00F14E58"/>
    <w:rsid w:val="00F16FF0"/>
    <w:rsid w:val="00F173D7"/>
    <w:rsid w:val="00F17F22"/>
    <w:rsid w:val="00F20189"/>
    <w:rsid w:val="00F218A4"/>
    <w:rsid w:val="00F23B53"/>
    <w:rsid w:val="00F240CA"/>
    <w:rsid w:val="00F24BF1"/>
    <w:rsid w:val="00F30E8C"/>
    <w:rsid w:val="00F317B2"/>
    <w:rsid w:val="00F335A3"/>
    <w:rsid w:val="00F34CDA"/>
    <w:rsid w:val="00F34E99"/>
    <w:rsid w:val="00F3500D"/>
    <w:rsid w:val="00F36281"/>
    <w:rsid w:val="00F36AE1"/>
    <w:rsid w:val="00F37DF8"/>
    <w:rsid w:val="00F40348"/>
    <w:rsid w:val="00F422A2"/>
    <w:rsid w:val="00F425F7"/>
    <w:rsid w:val="00F42921"/>
    <w:rsid w:val="00F4307D"/>
    <w:rsid w:val="00F4338C"/>
    <w:rsid w:val="00F43561"/>
    <w:rsid w:val="00F43CEF"/>
    <w:rsid w:val="00F44182"/>
    <w:rsid w:val="00F4433E"/>
    <w:rsid w:val="00F456D0"/>
    <w:rsid w:val="00F45FD7"/>
    <w:rsid w:val="00F51F81"/>
    <w:rsid w:val="00F53015"/>
    <w:rsid w:val="00F53017"/>
    <w:rsid w:val="00F534D0"/>
    <w:rsid w:val="00F53B4C"/>
    <w:rsid w:val="00F53EE8"/>
    <w:rsid w:val="00F54041"/>
    <w:rsid w:val="00F54221"/>
    <w:rsid w:val="00F55012"/>
    <w:rsid w:val="00F56381"/>
    <w:rsid w:val="00F56A89"/>
    <w:rsid w:val="00F57F90"/>
    <w:rsid w:val="00F6110D"/>
    <w:rsid w:val="00F61D35"/>
    <w:rsid w:val="00F625E8"/>
    <w:rsid w:val="00F62655"/>
    <w:rsid w:val="00F63EF2"/>
    <w:rsid w:val="00F654EB"/>
    <w:rsid w:val="00F669D7"/>
    <w:rsid w:val="00F67B30"/>
    <w:rsid w:val="00F70C14"/>
    <w:rsid w:val="00F70D41"/>
    <w:rsid w:val="00F714C0"/>
    <w:rsid w:val="00F719AB"/>
    <w:rsid w:val="00F73F68"/>
    <w:rsid w:val="00F73F8C"/>
    <w:rsid w:val="00F75C9D"/>
    <w:rsid w:val="00F81A84"/>
    <w:rsid w:val="00F82C5D"/>
    <w:rsid w:val="00F83881"/>
    <w:rsid w:val="00F85079"/>
    <w:rsid w:val="00F8690F"/>
    <w:rsid w:val="00F86E79"/>
    <w:rsid w:val="00F87377"/>
    <w:rsid w:val="00F873B9"/>
    <w:rsid w:val="00F90FD8"/>
    <w:rsid w:val="00F91F14"/>
    <w:rsid w:val="00F92DAF"/>
    <w:rsid w:val="00F94632"/>
    <w:rsid w:val="00F9541F"/>
    <w:rsid w:val="00F95743"/>
    <w:rsid w:val="00F95D99"/>
    <w:rsid w:val="00FA114A"/>
    <w:rsid w:val="00FA1985"/>
    <w:rsid w:val="00FA3B08"/>
    <w:rsid w:val="00FA40B7"/>
    <w:rsid w:val="00FA4C20"/>
    <w:rsid w:val="00FA64A3"/>
    <w:rsid w:val="00FA6616"/>
    <w:rsid w:val="00FA6E96"/>
    <w:rsid w:val="00FB1627"/>
    <w:rsid w:val="00FB2BDA"/>
    <w:rsid w:val="00FB3035"/>
    <w:rsid w:val="00FB40F6"/>
    <w:rsid w:val="00FC00B5"/>
    <w:rsid w:val="00FC0296"/>
    <w:rsid w:val="00FC2434"/>
    <w:rsid w:val="00FC30BA"/>
    <w:rsid w:val="00FC32D1"/>
    <w:rsid w:val="00FC34FC"/>
    <w:rsid w:val="00FC3F88"/>
    <w:rsid w:val="00FC4A42"/>
    <w:rsid w:val="00FC54D5"/>
    <w:rsid w:val="00FC6B63"/>
    <w:rsid w:val="00FC7173"/>
    <w:rsid w:val="00FD2129"/>
    <w:rsid w:val="00FD2C6F"/>
    <w:rsid w:val="00FD2EF1"/>
    <w:rsid w:val="00FD361B"/>
    <w:rsid w:val="00FD3822"/>
    <w:rsid w:val="00FD4207"/>
    <w:rsid w:val="00FD5650"/>
    <w:rsid w:val="00FD5A7F"/>
    <w:rsid w:val="00FD6A40"/>
    <w:rsid w:val="00FD6CA7"/>
    <w:rsid w:val="00FD7872"/>
    <w:rsid w:val="00FE0B7C"/>
    <w:rsid w:val="00FE0D19"/>
    <w:rsid w:val="00FE0D61"/>
    <w:rsid w:val="00FE2C1F"/>
    <w:rsid w:val="00FE30BF"/>
    <w:rsid w:val="00FE431D"/>
    <w:rsid w:val="00FE496F"/>
    <w:rsid w:val="00FE4FDB"/>
    <w:rsid w:val="00FE5858"/>
    <w:rsid w:val="00FE66D1"/>
    <w:rsid w:val="00FE7177"/>
    <w:rsid w:val="00FE73C1"/>
    <w:rsid w:val="00FE7E29"/>
    <w:rsid w:val="00FF2617"/>
    <w:rsid w:val="00FF3A1D"/>
    <w:rsid w:val="00FF3A76"/>
    <w:rsid w:val="00FF5526"/>
    <w:rsid w:val="00FF757E"/>
    <w:rsid w:val="00FF7C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8C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61F8A"/>
    <w:pPr>
      <w:ind w:left="720"/>
      <w:contextualSpacing/>
    </w:pPr>
  </w:style>
  <w:style w:type="character" w:styleId="Hyperlink">
    <w:name w:val="Hyperlink"/>
    <w:basedOn w:val="DefaultParagraphFont"/>
    <w:uiPriority w:val="99"/>
    <w:rsid w:val="00FC243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oshcoly.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2</Pages>
  <Words>608</Words>
  <Characters>3469</Characters>
  <Application>Microsoft Office Outlook</Application>
  <DocSecurity>0</DocSecurity>
  <Lines>0</Lines>
  <Paragraphs>0</Paragraphs>
  <ScaleCrop>false</ScaleCrop>
  <Company>МБОУ СОШ№14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Admin</cp:lastModifiedBy>
  <cp:revision>3</cp:revision>
  <dcterms:created xsi:type="dcterms:W3CDTF">2013-03-23T12:05:00Z</dcterms:created>
  <dcterms:modified xsi:type="dcterms:W3CDTF">2013-01-30T12:00:00Z</dcterms:modified>
</cp:coreProperties>
</file>